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257077F7"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w:t>
            </w:r>
            <w:r w:rsidR="00E17F41">
              <w:t>3</w:t>
            </w:r>
            <w:r w:rsidR="00404775" w:rsidRPr="00107285">
              <w:t>.0</w:t>
            </w:r>
            <w:bookmarkEnd w:id="3"/>
            <w:r w:rsidRPr="00107285">
              <w:t xml:space="preserve"> </w:t>
            </w:r>
            <w:r w:rsidRPr="00107285">
              <w:rPr>
                <w:sz w:val="32"/>
              </w:rPr>
              <w:t>(</w:t>
            </w:r>
            <w:bookmarkStart w:id="4" w:name="issueDate"/>
            <w:r w:rsidR="00107285" w:rsidRPr="00107285">
              <w:rPr>
                <w:sz w:val="32"/>
              </w:rPr>
              <w:t>2021</w:t>
            </w:r>
            <w:r w:rsidRPr="00107285">
              <w:rPr>
                <w:sz w:val="32"/>
              </w:rPr>
              <w:t>-</w:t>
            </w:r>
            <w:bookmarkEnd w:id="4"/>
            <w:r w:rsidR="00797EEB">
              <w:rPr>
                <w:sz w:val="32"/>
              </w:rPr>
              <w:t>1</w:t>
            </w:r>
            <w:r w:rsidR="00E17F41">
              <w:rPr>
                <w:sz w:val="32"/>
              </w:rPr>
              <w:t>1</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B70A4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1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B70A4B" w:rsidP="00D82E6F">
            <w:pPr>
              <w:jc w:val="right"/>
            </w:pPr>
            <w:bookmarkStart w:id="8" w:name="logos"/>
            <w:r>
              <w:pict w14:anchorId="07842277">
                <v:shape id="_x0000_i1026" type="#_x0000_t75" style="width:127.3pt;height:75.4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CDDAEB" w14:textId="683FC870" w:rsidR="000964FF" w:rsidRPr="00797B7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0964FF">
        <w:t>Foreword</w:t>
      </w:r>
      <w:r w:rsidR="000964FF">
        <w:tab/>
      </w:r>
      <w:r w:rsidR="000964FF">
        <w:fldChar w:fldCharType="begin"/>
      </w:r>
      <w:r w:rsidR="000964FF">
        <w:instrText xml:space="preserve"> PAGEREF _Toc88479299 \h </w:instrText>
      </w:r>
      <w:r w:rsidR="000964FF">
        <w:fldChar w:fldCharType="separate"/>
      </w:r>
      <w:r w:rsidR="000964FF">
        <w:t>4</w:t>
      </w:r>
      <w:r w:rsidR="000964FF">
        <w:fldChar w:fldCharType="end"/>
      </w:r>
    </w:p>
    <w:p w14:paraId="1954484F" w14:textId="475D7858" w:rsidR="000964FF" w:rsidRPr="00797B79" w:rsidRDefault="000964FF">
      <w:pPr>
        <w:pStyle w:val="TOC1"/>
        <w:rPr>
          <w:rFonts w:ascii="Calibri" w:hAnsi="Calibri"/>
          <w:szCs w:val="22"/>
          <w:lang w:eastAsia="en-GB"/>
        </w:rPr>
      </w:pPr>
      <w:r>
        <w:t>1</w:t>
      </w:r>
      <w:r w:rsidRPr="00797B79">
        <w:rPr>
          <w:rFonts w:ascii="Calibri" w:hAnsi="Calibri"/>
          <w:szCs w:val="22"/>
          <w:lang w:eastAsia="en-GB"/>
        </w:rPr>
        <w:tab/>
      </w:r>
      <w:r>
        <w:t>Scope</w:t>
      </w:r>
      <w:r>
        <w:tab/>
      </w:r>
      <w:r>
        <w:fldChar w:fldCharType="begin"/>
      </w:r>
      <w:r>
        <w:instrText xml:space="preserve"> PAGEREF _Toc88479300 \h </w:instrText>
      </w:r>
      <w:r>
        <w:fldChar w:fldCharType="separate"/>
      </w:r>
      <w:r>
        <w:t>6</w:t>
      </w:r>
      <w:r>
        <w:fldChar w:fldCharType="end"/>
      </w:r>
    </w:p>
    <w:p w14:paraId="5166B77E" w14:textId="0B5C34B4" w:rsidR="000964FF" w:rsidRPr="00797B79" w:rsidRDefault="000964FF">
      <w:pPr>
        <w:pStyle w:val="TOC1"/>
        <w:rPr>
          <w:rFonts w:ascii="Calibri" w:hAnsi="Calibri"/>
          <w:szCs w:val="22"/>
          <w:lang w:eastAsia="en-GB"/>
        </w:rPr>
      </w:pPr>
      <w:r>
        <w:t>2</w:t>
      </w:r>
      <w:r w:rsidRPr="00797B79">
        <w:rPr>
          <w:rFonts w:ascii="Calibri" w:hAnsi="Calibri"/>
          <w:szCs w:val="22"/>
          <w:lang w:eastAsia="en-GB"/>
        </w:rPr>
        <w:tab/>
      </w:r>
      <w:r>
        <w:t>References</w:t>
      </w:r>
      <w:r>
        <w:tab/>
      </w:r>
      <w:r>
        <w:fldChar w:fldCharType="begin"/>
      </w:r>
      <w:r>
        <w:instrText xml:space="preserve"> PAGEREF _Toc88479301 \h </w:instrText>
      </w:r>
      <w:r>
        <w:fldChar w:fldCharType="separate"/>
      </w:r>
      <w:r>
        <w:t>6</w:t>
      </w:r>
      <w:r>
        <w:fldChar w:fldCharType="end"/>
      </w:r>
    </w:p>
    <w:p w14:paraId="6C9A50D6" w14:textId="382B02C5" w:rsidR="000964FF" w:rsidRPr="00797B79" w:rsidRDefault="000964FF">
      <w:pPr>
        <w:pStyle w:val="TOC1"/>
        <w:rPr>
          <w:rFonts w:ascii="Calibri" w:hAnsi="Calibri"/>
          <w:szCs w:val="22"/>
          <w:lang w:eastAsia="en-GB"/>
        </w:rPr>
      </w:pPr>
      <w:r>
        <w:t>3</w:t>
      </w:r>
      <w:r w:rsidRPr="00797B79">
        <w:rPr>
          <w:rFonts w:ascii="Calibri" w:hAnsi="Calibri"/>
          <w:szCs w:val="22"/>
          <w:lang w:eastAsia="en-GB"/>
        </w:rPr>
        <w:tab/>
      </w:r>
      <w:r>
        <w:t>Definitions of terms, symbols and abbreviations</w:t>
      </w:r>
      <w:r>
        <w:tab/>
      </w:r>
      <w:r>
        <w:fldChar w:fldCharType="begin"/>
      </w:r>
      <w:r>
        <w:instrText xml:space="preserve"> PAGEREF _Toc88479302 \h </w:instrText>
      </w:r>
      <w:r>
        <w:fldChar w:fldCharType="separate"/>
      </w:r>
      <w:r>
        <w:t>6</w:t>
      </w:r>
      <w:r>
        <w:fldChar w:fldCharType="end"/>
      </w:r>
    </w:p>
    <w:p w14:paraId="771C0971" w14:textId="09BF6953" w:rsidR="000964FF" w:rsidRPr="00797B79" w:rsidRDefault="000964FF">
      <w:pPr>
        <w:pStyle w:val="TOC2"/>
        <w:rPr>
          <w:rFonts w:ascii="Calibri" w:hAnsi="Calibri"/>
          <w:sz w:val="22"/>
          <w:szCs w:val="22"/>
          <w:lang w:eastAsia="en-GB"/>
        </w:rPr>
      </w:pPr>
      <w:r>
        <w:t>3.1</w:t>
      </w:r>
      <w:r w:rsidRPr="00797B79">
        <w:rPr>
          <w:rFonts w:ascii="Calibri" w:hAnsi="Calibri"/>
          <w:sz w:val="22"/>
          <w:szCs w:val="22"/>
          <w:lang w:eastAsia="en-GB"/>
        </w:rPr>
        <w:tab/>
      </w:r>
      <w:r>
        <w:t>Terms</w:t>
      </w:r>
      <w:r>
        <w:tab/>
      </w:r>
      <w:r>
        <w:fldChar w:fldCharType="begin"/>
      </w:r>
      <w:r>
        <w:instrText xml:space="preserve"> PAGEREF _Toc88479303 \h </w:instrText>
      </w:r>
      <w:r>
        <w:fldChar w:fldCharType="separate"/>
      </w:r>
      <w:r>
        <w:t>6</w:t>
      </w:r>
      <w:r>
        <w:fldChar w:fldCharType="end"/>
      </w:r>
    </w:p>
    <w:p w14:paraId="09A31CE1" w14:textId="29DC8C39" w:rsidR="000964FF" w:rsidRPr="00797B79" w:rsidRDefault="000964FF">
      <w:pPr>
        <w:pStyle w:val="TOC2"/>
        <w:rPr>
          <w:rFonts w:ascii="Calibri" w:hAnsi="Calibri"/>
          <w:sz w:val="22"/>
          <w:szCs w:val="22"/>
          <w:lang w:eastAsia="en-GB"/>
        </w:rPr>
      </w:pPr>
      <w:r>
        <w:t>3.2</w:t>
      </w:r>
      <w:r w:rsidRPr="00797B79">
        <w:rPr>
          <w:rFonts w:ascii="Calibri" w:hAnsi="Calibri"/>
          <w:sz w:val="22"/>
          <w:szCs w:val="22"/>
          <w:lang w:eastAsia="en-GB"/>
        </w:rPr>
        <w:tab/>
      </w:r>
      <w:r>
        <w:t>Symbols</w:t>
      </w:r>
      <w:r>
        <w:tab/>
      </w:r>
      <w:r>
        <w:fldChar w:fldCharType="begin"/>
      </w:r>
      <w:r>
        <w:instrText xml:space="preserve"> PAGEREF _Toc88479304 \h </w:instrText>
      </w:r>
      <w:r>
        <w:fldChar w:fldCharType="separate"/>
      </w:r>
      <w:r>
        <w:t>6</w:t>
      </w:r>
      <w:r>
        <w:fldChar w:fldCharType="end"/>
      </w:r>
    </w:p>
    <w:p w14:paraId="51979BB5" w14:textId="48206F50" w:rsidR="000964FF" w:rsidRPr="00797B79" w:rsidRDefault="000964FF">
      <w:pPr>
        <w:pStyle w:val="TOC2"/>
        <w:rPr>
          <w:rFonts w:ascii="Calibri" w:hAnsi="Calibri"/>
          <w:sz w:val="22"/>
          <w:szCs w:val="22"/>
          <w:lang w:eastAsia="en-GB"/>
        </w:rPr>
      </w:pPr>
      <w:r>
        <w:t>3.3</w:t>
      </w:r>
      <w:r w:rsidRPr="00797B79">
        <w:rPr>
          <w:rFonts w:ascii="Calibri" w:hAnsi="Calibri"/>
          <w:sz w:val="22"/>
          <w:szCs w:val="22"/>
          <w:lang w:eastAsia="en-GB"/>
        </w:rPr>
        <w:tab/>
      </w:r>
      <w:r>
        <w:t>Abbreviations</w:t>
      </w:r>
      <w:r>
        <w:tab/>
      </w:r>
      <w:r>
        <w:fldChar w:fldCharType="begin"/>
      </w:r>
      <w:r>
        <w:instrText xml:space="preserve"> PAGEREF _Toc88479305 \h </w:instrText>
      </w:r>
      <w:r>
        <w:fldChar w:fldCharType="separate"/>
      </w:r>
      <w:r>
        <w:t>7</w:t>
      </w:r>
      <w:r>
        <w:fldChar w:fldCharType="end"/>
      </w:r>
    </w:p>
    <w:p w14:paraId="403D62E5" w14:textId="18073BDE" w:rsidR="000964FF" w:rsidRPr="00797B79" w:rsidRDefault="000964FF">
      <w:pPr>
        <w:pStyle w:val="TOC1"/>
        <w:rPr>
          <w:rFonts w:ascii="Calibri" w:hAnsi="Calibri"/>
          <w:szCs w:val="22"/>
          <w:lang w:eastAsia="en-GB"/>
        </w:rPr>
      </w:pPr>
      <w:r>
        <w:t>4</w:t>
      </w:r>
      <w:r w:rsidRPr="00797B79">
        <w:rPr>
          <w:rFonts w:ascii="Calibri" w:hAnsi="Calibri"/>
          <w:szCs w:val="22"/>
          <w:lang w:eastAsia="en-GB"/>
        </w:rPr>
        <w:tab/>
      </w:r>
      <w:r>
        <w:t>Overview</w:t>
      </w:r>
      <w:r>
        <w:tab/>
      </w:r>
      <w:r>
        <w:fldChar w:fldCharType="begin"/>
      </w:r>
      <w:r>
        <w:instrText xml:space="preserve"> PAGEREF _Toc88479306 \h </w:instrText>
      </w:r>
      <w:r>
        <w:fldChar w:fldCharType="separate"/>
      </w:r>
      <w:r>
        <w:t>7</w:t>
      </w:r>
      <w:r>
        <w:fldChar w:fldCharType="end"/>
      </w:r>
    </w:p>
    <w:p w14:paraId="0E07B380" w14:textId="0A9DAC00" w:rsidR="000964FF" w:rsidRPr="00797B79" w:rsidRDefault="000964FF">
      <w:pPr>
        <w:pStyle w:val="TOC1"/>
        <w:rPr>
          <w:rFonts w:ascii="Calibri" w:hAnsi="Calibri"/>
          <w:szCs w:val="22"/>
          <w:lang w:eastAsia="en-GB"/>
        </w:rPr>
      </w:pPr>
      <w:r>
        <w:t>5</w:t>
      </w:r>
      <w:r w:rsidRPr="00797B79">
        <w:rPr>
          <w:rFonts w:ascii="Calibri" w:hAnsi="Calibri"/>
          <w:szCs w:val="22"/>
          <w:lang w:eastAsia="en-GB"/>
        </w:rPr>
        <w:tab/>
      </w:r>
      <w:r>
        <w:t>Security procedures for UAS</w:t>
      </w:r>
      <w:r>
        <w:tab/>
      </w:r>
      <w:r>
        <w:fldChar w:fldCharType="begin"/>
      </w:r>
      <w:r>
        <w:instrText xml:space="preserve"> PAGEREF _Toc88479307 \h </w:instrText>
      </w:r>
      <w:r>
        <w:fldChar w:fldCharType="separate"/>
      </w:r>
      <w:r>
        <w:t>7</w:t>
      </w:r>
      <w:r>
        <w:fldChar w:fldCharType="end"/>
      </w:r>
    </w:p>
    <w:p w14:paraId="587DF3D7" w14:textId="54F6339E" w:rsidR="000964FF" w:rsidRPr="00797B79" w:rsidRDefault="000964FF">
      <w:pPr>
        <w:pStyle w:val="TOC2"/>
        <w:rPr>
          <w:rFonts w:ascii="Calibri" w:hAnsi="Calibri"/>
          <w:sz w:val="22"/>
          <w:szCs w:val="22"/>
          <w:lang w:eastAsia="en-GB"/>
        </w:rPr>
      </w:pPr>
      <w:r>
        <w:t xml:space="preserve">5.1 </w:t>
      </w:r>
      <w:r w:rsidRPr="00797B79">
        <w:rPr>
          <w:rFonts w:ascii="Calibri" w:hAnsi="Calibri"/>
          <w:sz w:val="22"/>
          <w:szCs w:val="22"/>
          <w:lang w:eastAsia="en-GB"/>
        </w:rPr>
        <w:tab/>
      </w:r>
      <w:r>
        <w:t>General</w:t>
      </w:r>
      <w:r>
        <w:tab/>
      </w:r>
      <w:r>
        <w:fldChar w:fldCharType="begin"/>
      </w:r>
      <w:r>
        <w:instrText xml:space="preserve"> PAGEREF _Toc88479308 \h </w:instrText>
      </w:r>
      <w:r>
        <w:fldChar w:fldCharType="separate"/>
      </w:r>
      <w:r>
        <w:t>7</w:t>
      </w:r>
      <w:r>
        <w:fldChar w:fldCharType="end"/>
      </w:r>
    </w:p>
    <w:p w14:paraId="73005DBD" w14:textId="2AC52C7D" w:rsidR="000964FF" w:rsidRPr="00797B79" w:rsidRDefault="000964FF">
      <w:pPr>
        <w:pStyle w:val="TOC2"/>
        <w:rPr>
          <w:rFonts w:ascii="Calibri" w:hAnsi="Calibri"/>
          <w:sz w:val="22"/>
          <w:szCs w:val="22"/>
          <w:lang w:eastAsia="en-GB"/>
        </w:rPr>
      </w:pPr>
      <w:r>
        <w:t xml:space="preserve">5.2 </w:t>
      </w:r>
      <w:r w:rsidRPr="00797B79">
        <w:rPr>
          <w:rFonts w:ascii="Calibri" w:hAnsi="Calibri"/>
          <w:sz w:val="22"/>
          <w:szCs w:val="22"/>
          <w:lang w:eastAsia="en-GB"/>
        </w:rPr>
        <w:tab/>
      </w:r>
      <w:r>
        <w:t>UUAA</w:t>
      </w:r>
      <w:r>
        <w:tab/>
      </w:r>
      <w:r>
        <w:fldChar w:fldCharType="begin"/>
      </w:r>
      <w:r>
        <w:instrText xml:space="preserve"> PAGEREF _Toc88479309 \h </w:instrText>
      </w:r>
      <w:r>
        <w:fldChar w:fldCharType="separate"/>
      </w:r>
      <w:r>
        <w:t>7</w:t>
      </w:r>
      <w:r>
        <w:fldChar w:fldCharType="end"/>
      </w:r>
    </w:p>
    <w:p w14:paraId="7019054E" w14:textId="0A6AC6AD" w:rsidR="000964FF" w:rsidRPr="00797B79" w:rsidRDefault="000964FF">
      <w:pPr>
        <w:pStyle w:val="TOC3"/>
        <w:rPr>
          <w:rFonts w:ascii="Calibri" w:hAnsi="Calibri"/>
          <w:sz w:val="22"/>
          <w:szCs w:val="22"/>
          <w:lang w:eastAsia="en-GB"/>
        </w:rPr>
      </w:pPr>
      <w:r>
        <w:t>5.2.1</w:t>
      </w:r>
      <w:r w:rsidRPr="00797B79">
        <w:rPr>
          <w:rFonts w:ascii="Calibri" w:hAnsi="Calibri"/>
          <w:sz w:val="22"/>
          <w:szCs w:val="22"/>
          <w:lang w:eastAsia="en-GB"/>
        </w:rPr>
        <w:tab/>
      </w:r>
      <w:r>
        <w:t>UUAA in 5GS</w:t>
      </w:r>
      <w:r>
        <w:tab/>
      </w:r>
      <w:r>
        <w:fldChar w:fldCharType="begin"/>
      </w:r>
      <w:r>
        <w:instrText xml:space="preserve"> PAGEREF _Toc88479310 \h </w:instrText>
      </w:r>
      <w:r>
        <w:fldChar w:fldCharType="separate"/>
      </w:r>
      <w:r>
        <w:t>7</w:t>
      </w:r>
      <w:r>
        <w:fldChar w:fldCharType="end"/>
      </w:r>
    </w:p>
    <w:p w14:paraId="0AED860A" w14:textId="2FB61EB9" w:rsidR="000964FF" w:rsidRPr="00797B79" w:rsidRDefault="000964FF">
      <w:pPr>
        <w:pStyle w:val="TOC4"/>
        <w:rPr>
          <w:rFonts w:ascii="Calibri" w:hAnsi="Calibri"/>
          <w:sz w:val="22"/>
          <w:szCs w:val="22"/>
          <w:lang w:eastAsia="en-GB"/>
        </w:rPr>
      </w:pPr>
      <w:r>
        <w:t>5.2.1.1</w:t>
      </w:r>
      <w:r w:rsidRPr="00797B79">
        <w:rPr>
          <w:rFonts w:ascii="Calibri" w:hAnsi="Calibri"/>
          <w:sz w:val="22"/>
          <w:szCs w:val="22"/>
          <w:lang w:eastAsia="en-GB"/>
        </w:rPr>
        <w:tab/>
      </w:r>
      <w:r>
        <w:t>General</w:t>
      </w:r>
      <w:r>
        <w:tab/>
      </w:r>
      <w:r>
        <w:fldChar w:fldCharType="begin"/>
      </w:r>
      <w:r>
        <w:instrText xml:space="preserve"> PAGEREF _Toc88479311 \h </w:instrText>
      </w:r>
      <w:r>
        <w:fldChar w:fldCharType="separate"/>
      </w:r>
      <w:r>
        <w:t>7</w:t>
      </w:r>
      <w:r>
        <w:fldChar w:fldCharType="end"/>
      </w:r>
    </w:p>
    <w:p w14:paraId="553BD51E" w14:textId="12F20A94" w:rsidR="000964FF" w:rsidRPr="00797B79" w:rsidRDefault="000964FF">
      <w:pPr>
        <w:pStyle w:val="TOC4"/>
        <w:rPr>
          <w:rFonts w:ascii="Calibri" w:hAnsi="Calibri"/>
          <w:sz w:val="22"/>
          <w:szCs w:val="22"/>
          <w:lang w:eastAsia="en-GB"/>
        </w:rPr>
      </w:pPr>
      <w:r w:rsidRPr="00527FE4">
        <w:rPr>
          <w:rFonts w:eastAsia="SimSun"/>
          <w:lang w:val="en-US"/>
        </w:rPr>
        <w:t>5.2.1.2</w:t>
      </w:r>
      <w:r w:rsidRPr="00797B79">
        <w:rPr>
          <w:rFonts w:ascii="Calibri" w:hAnsi="Calibri"/>
          <w:sz w:val="22"/>
          <w:szCs w:val="22"/>
          <w:lang w:eastAsia="en-GB"/>
        </w:rPr>
        <w:tab/>
      </w:r>
      <w:r w:rsidRPr="00527FE4">
        <w:rPr>
          <w:rFonts w:eastAsia="SimSun"/>
          <w:lang w:val="en-US"/>
        </w:rPr>
        <w:t>UUAA Procedure at Registration</w:t>
      </w:r>
      <w:r>
        <w:tab/>
      </w:r>
      <w:r>
        <w:fldChar w:fldCharType="begin"/>
      </w:r>
      <w:r>
        <w:instrText xml:space="preserve"> PAGEREF _Toc88479312 \h </w:instrText>
      </w:r>
      <w:r>
        <w:fldChar w:fldCharType="separate"/>
      </w:r>
      <w:r>
        <w:t>9</w:t>
      </w:r>
      <w:r>
        <w:fldChar w:fldCharType="end"/>
      </w:r>
    </w:p>
    <w:p w14:paraId="736BD588" w14:textId="073DFDED" w:rsidR="000964FF" w:rsidRPr="00797B79" w:rsidRDefault="000964FF">
      <w:pPr>
        <w:pStyle w:val="TOC4"/>
        <w:rPr>
          <w:rFonts w:ascii="Calibri" w:hAnsi="Calibri"/>
          <w:sz w:val="22"/>
          <w:szCs w:val="22"/>
          <w:lang w:eastAsia="en-GB"/>
        </w:rPr>
      </w:pPr>
      <w:r w:rsidRPr="00527FE4">
        <w:rPr>
          <w:rFonts w:eastAsia="SimSun"/>
          <w:lang w:val="en-US"/>
        </w:rPr>
        <w:t>5.2.1.3</w:t>
      </w:r>
      <w:r w:rsidRPr="00797B79">
        <w:rPr>
          <w:rFonts w:ascii="Calibri" w:hAnsi="Calibri"/>
          <w:sz w:val="22"/>
          <w:szCs w:val="22"/>
          <w:lang w:eastAsia="en-GB"/>
        </w:rPr>
        <w:tab/>
      </w:r>
      <w:r w:rsidRPr="00527FE4">
        <w:rPr>
          <w:rFonts w:eastAsia="SimSun"/>
          <w:lang w:val="en-US"/>
        </w:rPr>
        <w:t>UUAA Procedure during PDU Session Establishment</w:t>
      </w:r>
      <w:r>
        <w:tab/>
      </w:r>
      <w:r>
        <w:fldChar w:fldCharType="begin"/>
      </w:r>
      <w:r>
        <w:instrText xml:space="preserve"> PAGEREF _Toc88479313 \h </w:instrText>
      </w:r>
      <w:r>
        <w:fldChar w:fldCharType="separate"/>
      </w:r>
      <w:r>
        <w:t>10</w:t>
      </w:r>
      <w:r>
        <w:fldChar w:fldCharType="end"/>
      </w:r>
    </w:p>
    <w:p w14:paraId="0AEBC95B" w14:textId="2EA71730" w:rsidR="000964FF" w:rsidRPr="00797B79" w:rsidRDefault="000964FF">
      <w:pPr>
        <w:pStyle w:val="TOC4"/>
        <w:rPr>
          <w:rFonts w:ascii="Calibri" w:hAnsi="Calibri"/>
          <w:sz w:val="22"/>
          <w:szCs w:val="22"/>
          <w:lang w:eastAsia="en-GB"/>
        </w:rPr>
      </w:pPr>
      <w:r w:rsidRPr="00527FE4">
        <w:rPr>
          <w:rFonts w:eastAsia="SimSun"/>
          <w:lang w:val="en-US"/>
        </w:rPr>
        <w:t>5.2.1.4</w:t>
      </w:r>
      <w:r w:rsidRPr="00797B79">
        <w:rPr>
          <w:rFonts w:ascii="Calibri" w:hAnsi="Calibri"/>
          <w:sz w:val="22"/>
          <w:szCs w:val="22"/>
          <w:lang w:eastAsia="en-GB"/>
        </w:rPr>
        <w:tab/>
      </w:r>
      <w:r w:rsidRPr="00527FE4">
        <w:rPr>
          <w:rFonts w:eastAsia="SimSun"/>
          <w:lang w:val="en-US"/>
        </w:rPr>
        <w:t xml:space="preserve">  UUAA re-authentication procedure (5G)</w:t>
      </w:r>
      <w:r>
        <w:tab/>
      </w:r>
      <w:r>
        <w:fldChar w:fldCharType="begin"/>
      </w:r>
      <w:r>
        <w:instrText xml:space="preserve"> PAGEREF _Toc88479314 \h </w:instrText>
      </w:r>
      <w:r>
        <w:fldChar w:fldCharType="separate"/>
      </w:r>
      <w:r>
        <w:t>12</w:t>
      </w:r>
      <w:r>
        <w:fldChar w:fldCharType="end"/>
      </w:r>
    </w:p>
    <w:p w14:paraId="129860C8" w14:textId="5B6A0EF9" w:rsidR="000964FF" w:rsidRPr="00797B79" w:rsidRDefault="000964FF">
      <w:pPr>
        <w:pStyle w:val="TOC4"/>
        <w:rPr>
          <w:rFonts w:ascii="Calibri" w:hAnsi="Calibri"/>
          <w:sz w:val="22"/>
          <w:szCs w:val="22"/>
          <w:lang w:eastAsia="en-GB"/>
        </w:rPr>
      </w:pPr>
      <w:r>
        <w:t>5.2.1.5</w:t>
      </w:r>
      <w:r w:rsidRPr="00797B79">
        <w:rPr>
          <w:rFonts w:ascii="Calibri" w:hAnsi="Calibri"/>
          <w:sz w:val="22"/>
          <w:szCs w:val="22"/>
          <w:lang w:eastAsia="en-GB"/>
        </w:rPr>
        <w:tab/>
      </w:r>
      <w:r>
        <w:t xml:space="preserve">  UUAA Revocation</w:t>
      </w:r>
      <w:r>
        <w:tab/>
      </w:r>
      <w:r>
        <w:fldChar w:fldCharType="begin"/>
      </w:r>
      <w:r>
        <w:instrText xml:space="preserve"> PAGEREF _Toc88479315 \h </w:instrText>
      </w:r>
      <w:r>
        <w:fldChar w:fldCharType="separate"/>
      </w:r>
      <w:r>
        <w:t>14</w:t>
      </w:r>
      <w:r>
        <w:fldChar w:fldCharType="end"/>
      </w:r>
    </w:p>
    <w:p w14:paraId="7AC59F63" w14:textId="0DC1864C" w:rsidR="000964FF" w:rsidRPr="00797B79" w:rsidRDefault="000964FF">
      <w:pPr>
        <w:pStyle w:val="TOC2"/>
        <w:rPr>
          <w:rFonts w:ascii="Calibri" w:hAnsi="Calibri"/>
          <w:sz w:val="22"/>
          <w:szCs w:val="22"/>
          <w:lang w:eastAsia="en-GB"/>
        </w:rPr>
      </w:pPr>
      <w:r>
        <w:t>5.3</w:t>
      </w:r>
      <w:r w:rsidRPr="00797B79">
        <w:rPr>
          <w:rFonts w:ascii="Calibri" w:hAnsi="Calibri"/>
          <w:sz w:val="22"/>
          <w:szCs w:val="22"/>
          <w:lang w:eastAsia="en-GB"/>
        </w:rPr>
        <w:tab/>
      </w:r>
      <w:r>
        <w:t>Location Information Veracity and Location Tracking Authorisation</w:t>
      </w:r>
      <w:r>
        <w:tab/>
      </w:r>
      <w:r>
        <w:fldChar w:fldCharType="begin"/>
      </w:r>
      <w:r>
        <w:instrText xml:space="preserve"> PAGEREF _Toc88479316 \h </w:instrText>
      </w:r>
      <w:r>
        <w:fldChar w:fldCharType="separate"/>
      </w:r>
      <w:r>
        <w:t>15</w:t>
      </w:r>
      <w:r>
        <w:fldChar w:fldCharType="end"/>
      </w:r>
    </w:p>
    <w:p w14:paraId="0A8084CA" w14:textId="342286C1" w:rsidR="000964FF" w:rsidRPr="00797B79" w:rsidRDefault="000964FF">
      <w:pPr>
        <w:pStyle w:val="TOC3"/>
        <w:rPr>
          <w:rFonts w:ascii="Calibri" w:hAnsi="Calibri"/>
          <w:sz w:val="22"/>
          <w:szCs w:val="22"/>
          <w:lang w:eastAsia="en-GB"/>
        </w:rPr>
      </w:pPr>
      <w:r>
        <w:t>5.3.1</w:t>
      </w:r>
      <w:r w:rsidRPr="00797B79">
        <w:rPr>
          <w:rFonts w:ascii="Calibri" w:hAnsi="Calibri"/>
          <w:sz w:val="22"/>
          <w:szCs w:val="22"/>
          <w:lang w:eastAsia="en-GB"/>
        </w:rPr>
        <w:tab/>
      </w:r>
      <w:r>
        <w:t>General</w:t>
      </w:r>
      <w:r>
        <w:tab/>
      </w:r>
      <w:r>
        <w:fldChar w:fldCharType="begin"/>
      </w:r>
      <w:r>
        <w:instrText xml:space="preserve"> PAGEREF _Toc88479317 \h </w:instrText>
      </w:r>
      <w:r>
        <w:fldChar w:fldCharType="separate"/>
      </w:r>
      <w:r>
        <w:t>15</w:t>
      </w:r>
      <w:r>
        <w:fldChar w:fldCharType="end"/>
      </w:r>
    </w:p>
    <w:p w14:paraId="7F72FB8A" w14:textId="3C643A5D" w:rsidR="000964FF" w:rsidRPr="00797B79" w:rsidRDefault="000964FF">
      <w:pPr>
        <w:pStyle w:val="TOC3"/>
        <w:rPr>
          <w:rFonts w:ascii="Calibri" w:hAnsi="Calibri"/>
          <w:sz w:val="22"/>
          <w:szCs w:val="22"/>
          <w:lang w:eastAsia="en-GB"/>
        </w:rPr>
      </w:pPr>
      <w:r>
        <w:t>5.3.2</w:t>
      </w:r>
      <w:r w:rsidRPr="00797B79">
        <w:rPr>
          <w:rFonts w:ascii="Calibri" w:hAnsi="Calibri"/>
          <w:sz w:val="22"/>
          <w:szCs w:val="22"/>
          <w:lang w:eastAsia="en-GB"/>
        </w:rPr>
        <w:tab/>
      </w:r>
      <w:r>
        <w:t>Location information veracity and location tracking authorization in 5GS</w:t>
      </w:r>
      <w:r>
        <w:tab/>
      </w:r>
      <w:r>
        <w:fldChar w:fldCharType="begin"/>
      </w:r>
      <w:r>
        <w:instrText xml:space="preserve"> PAGEREF _Toc88479318 \h </w:instrText>
      </w:r>
      <w:r>
        <w:fldChar w:fldCharType="separate"/>
      </w:r>
      <w:r>
        <w:t>15</w:t>
      </w:r>
      <w:r>
        <w:fldChar w:fldCharType="end"/>
      </w:r>
    </w:p>
    <w:p w14:paraId="7928EC3E" w14:textId="5241D335" w:rsidR="000964FF" w:rsidRPr="00797B79" w:rsidRDefault="000964FF">
      <w:pPr>
        <w:pStyle w:val="TOC2"/>
        <w:rPr>
          <w:rFonts w:ascii="Calibri" w:hAnsi="Calibri"/>
          <w:sz w:val="22"/>
          <w:szCs w:val="22"/>
          <w:lang w:eastAsia="en-GB"/>
        </w:rPr>
      </w:pPr>
      <w:r>
        <w:t>5.4</w:t>
      </w:r>
      <w:r w:rsidRPr="00797B79">
        <w:rPr>
          <w:rFonts w:ascii="Calibri" w:hAnsi="Calibri"/>
          <w:sz w:val="22"/>
          <w:szCs w:val="22"/>
          <w:lang w:eastAsia="en-GB"/>
        </w:rPr>
        <w:tab/>
      </w:r>
      <w:r>
        <w:t>Pairing Authorization for UAV and UAVC</w:t>
      </w:r>
      <w:r>
        <w:tab/>
      </w:r>
      <w:r>
        <w:fldChar w:fldCharType="begin"/>
      </w:r>
      <w:r>
        <w:instrText xml:space="preserve"> PAGEREF _Toc88479319 \h </w:instrText>
      </w:r>
      <w:r>
        <w:fldChar w:fldCharType="separate"/>
      </w:r>
      <w:r>
        <w:t>16</w:t>
      </w:r>
      <w:r>
        <w:fldChar w:fldCharType="end"/>
      </w:r>
    </w:p>
    <w:p w14:paraId="31FC0454" w14:textId="37F40023" w:rsidR="000964FF" w:rsidRPr="00797B79" w:rsidRDefault="000964FF">
      <w:pPr>
        <w:pStyle w:val="TOC3"/>
        <w:rPr>
          <w:rFonts w:ascii="Calibri" w:hAnsi="Calibri"/>
          <w:sz w:val="22"/>
          <w:szCs w:val="22"/>
          <w:lang w:eastAsia="en-GB"/>
        </w:rPr>
      </w:pPr>
      <w:r>
        <w:t>5.4.1</w:t>
      </w:r>
      <w:r w:rsidRPr="00797B79">
        <w:rPr>
          <w:rFonts w:ascii="Calibri" w:hAnsi="Calibri"/>
          <w:sz w:val="22"/>
          <w:szCs w:val="22"/>
          <w:lang w:eastAsia="en-GB"/>
        </w:rPr>
        <w:tab/>
      </w:r>
      <w:r>
        <w:t>General</w:t>
      </w:r>
      <w:r>
        <w:tab/>
      </w:r>
      <w:r>
        <w:fldChar w:fldCharType="begin"/>
      </w:r>
      <w:r>
        <w:instrText xml:space="preserve"> PAGEREF _Toc88479320 \h </w:instrText>
      </w:r>
      <w:r>
        <w:fldChar w:fldCharType="separate"/>
      </w:r>
      <w:r>
        <w:t>16</w:t>
      </w:r>
      <w:r>
        <w:fldChar w:fldCharType="end"/>
      </w:r>
    </w:p>
    <w:p w14:paraId="2C3EE375" w14:textId="332D156E" w:rsidR="000964FF" w:rsidRPr="00797B79" w:rsidRDefault="000964FF">
      <w:pPr>
        <w:pStyle w:val="TOC3"/>
        <w:rPr>
          <w:rFonts w:ascii="Calibri" w:hAnsi="Calibri"/>
          <w:sz w:val="22"/>
          <w:szCs w:val="22"/>
          <w:lang w:eastAsia="en-GB"/>
        </w:rPr>
      </w:pPr>
      <w:r>
        <w:t>5.4.2</w:t>
      </w:r>
      <w:r w:rsidRPr="00797B79">
        <w:rPr>
          <w:rFonts w:ascii="Calibri" w:hAnsi="Calibri"/>
          <w:sz w:val="22"/>
          <w:szCs w:val="22"/>
          <w:lang w:eastAsia="en-GB"/>
        </w:rPr>
        <w:tab/>
      </w:r>
      <w:r>
        <w:t xml:space="preserve"> UAV pairing Authorization with UAVC in 5GS</w:t>
      </w:r>
      <w:r>
        <w:tab/>
      </w:r>
      <w:r>
        <w:fldChar w:fldCharType="begin"/>
      </w:r>
      <w:r>
        <w:instrText xml:space="preserve"> PAGEREF _Toc88479321 \h </w:instrText>
      </w:r>
      <w:r>
        <w:fldChar w:fldCharType="separate"/>
      </w:r>
      <w:r>
        <w:t>16</w:t>
      </w:r>
      <w:r>
        <w:fldChar w:fldCharType="end"/>
      </w:r>
    </w:p>
    <w:p w14:paraId="03A8CA49" w14:textId="414DA716" w:rsidR="000964FF" w:rsidRPr="00797B79" w:rsidRDefault="000964FF">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_Toc88479322 \h </w:instrText>
      </w:r>
      <w:r>
        <w:fldChar w:fldCharType="separate"/>
      </w:r>
      <w:r>
        <w:t>18</w:t>
      </w:r>
      <w:r>
        <w:fldChar w:fldCharType="end"/>
      </w:r>
    </w:p>
    <w:p w14:paraId="7D6510A2" w14:textId="5909B72B" w:rsidR="000964FF" w:rsidRPr="00797B79" w:rsidRDefault="000964FF">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_Toc88479323 \h </w:instrText>
      </w:r>
      <w:r>
        <w:fldChar w:fldCharType="separate"/>
      </w:r>
      <w:r>
        <w:t>19</w:t>
      </w:r>
      <w:r>
        <w:fldChar w:fldCharType="end"/>
      </w:r>
    </w:p>
    <w:p w14:paraId="293C06F2" w14:textId="4962AACE" w:rsidR="000964FF" w:rsidRPr="00797B79" w:rsidRDefault="000964FF">
      <w:pPr>
        <w:pStyle w:val="TOC8"/>
        <w:rPr>
          <w:rFonts w:ascii="Calibri" w:hAnsi="Calibri"/>
          <w:b w:val="0"/>
          <w:szCs w:val="22"/>
          <w:lang w:eastAsia="en-GB"/>
        </w:rPr>
      </w:pPr>
      <w:r>
        <w:t>Annex &lt;X&gt; (informative): Change history</w:t>
      </w:r>
      <w:r>
        <w:tab/>
      </w:r>
      <w:r>
        <w:fldChar w:fldCharType="begin"/>
      </w:r>
      <w:r>
        <w:instrText xml:space="preserve"> PAGEREF _Toc88479324 \h </w:instrText>
      </w:r>
      <w:r>
        <w:fldChar w:fldCharType="separate"/>
      </w:r>
      <w:r>
        <w:t>20</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88479299"/>
      <w:bookmarkEnd w:id="16"/>
      <w:r w:rsidRPr="004D3578">
        <w:t>Foreword</w:t>
      </w:r>
      <w:bookmarkEnd w:id="17"/>
    </w:p>
    <w:p w14:paraId="2511FBFA" w14:textId="66016045" w:rsidR="00080512" w:rsidRPr="004D3578" w:rsidRDefault="00080512">
      <w:r w:rsidRPr="00CA0C21">
        <w:t xml:space="preserve">This Technical </w:t>
      </w:r>
      <w:bookmarkStart w:id="18" w:name="spectype3"/>
      <w:r w:rsidRPr="00CA0C21">
        <w:t>Specification</w:t>
      </w:r>
      <w:bookmarkEnd w:id="18"/>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8479300"/>
      <w:bookmarkEnd w:id="20"/>
      <w:r w:rsidRPr="004D3578">
        <w:lastRenderedPageBreak/>
        <w:t>1</w:t>
      </w:r>
      <w:r w:rsidRPr="004D3578">
        <w:tab/>
        <w:t>Scope</w:t>
      </w:r>
      <w:bookmarkEnd w:id="21"/>
    </w:p>
    <w:p w14:paraId="4EA05E1B" w14:textId="3816C7CA" w:rsidR="00080512" w:rsidRPr="004D3578" w:rsidRDefault="00080512">
      <w:r w:rsidRPr="004D3578">
        <w:t xml:space="preserve">The present document </w:t>
      </w:r>
      <w:r w:rsidR="00343E42" w:rsidRPr="00343E42">
        <w:t xml:space="preserve">specifies the </w:t>
      </w:r>
      <w:r w:rsidR="00620AB5" w:rsidRPr="00620AB5">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22" w:name="references"/>
      <w:bookmarkStart w:id="23" w:name="_Toc8847930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5CFB5012" w:rsidR="001F4203" w:rsidRDefault="001F4203" w:rsidP="001F4203">
      <w:pPr>
        <w:pStyle w:val="EX"/>
      </w:pPr>
      <w:r>
        <w:t>[3]</w:t>
      </w:r>
      <w:r>
        <w:tab/>
        <w:t xml:space="preserve">3GPP TS </w:t>
      </w:r>
      <w:r w:rsidR="00B77F67">
        <w:t>23</w:t>
      </w:r>
      <w:r>
        <w:t>.256: "Support of Uncrewed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"Uncrewed Aerial System (UAS) support in 3GPP".</w:t>
      </w:r>
    </w:p>
    <w:p w14:paraId="24ACB616" w14:textId="77777777" w:rsidR="00080512" w:rsidRPr="004D3578" w:rsidRDefault="00080512">
      <w:pPr>
        <w:pStyle w:val="Heading1"/>
      </w:pPr>
      <w:bookmarkStart w:id="24" w:name="definitions"/>
      <w:bookmarkStart w:id="25" w:name="_Toc8847930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847930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847930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847930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29" w:name="clause4"/>
      <w:bookmarkStart w:id="30" w:name="_Toc88479306"/>
      <w:bookmarkEnd w:id="29"/>
      <w:r w:rsidRPr="00175D74">
        <w:t>4</w:t>
      </w:r>
      <w:r w:rsidRPr="00175D74">
        <w:tab/>
        <w:t>Overview</w:t>
      </w:r>
      <w:bookmarkEnd w:id="30"/>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31" w:name="_Toc88479307"/>
      <w:r w:rsidRPr="00175D74">
        <w:t>5</w:t>
      </w:r>
      <w:r w:rsidRPr="00175D74">
        <w:tab/>
        <w:t>Security procedures for UAS</w:t>
      </w:r>
      <w:bookmarkEnd w:id="31"/>
    </w:p>
    <w:p w14:paraId="19552061" w14:textId="2DF1F148" w:rsidR="004639DB" w:rsidRDefault="004639DB" w:rsidP="004639DB">
      <w:pPr>
        <w:pStyle w:val="Heading2"/>
      </w:pPr>
      <w:bookmarkStart w:id="32" w:name="_Toc88479308"/>
      <w:r w:rsidRPr="00175D74">
        <w:t xml:space="preserve">5.1 </w:t>
      </w:r>
      <w:r w:rsidRPr="00175D74">
        <w:tab/>
        <w:t>General</w:t>
      </w:r>
      <w:bookmarkEnd w:id="32"/>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3E59508C" w:rsidR="000F6019" w:rsidRPr="000F6019" w:rsidRDefault="00B66078" w:rsidP="00175D74">
      <w:pPr>
        <w:pStyle w:val="Heading2"/>
      </w:pPr>
      <w:bookmarkStart w:id="33" w:name="_Toc88479309"/>
      <w:r w:rsidRPr="00175D74">
        <w:t>5.</w:t>
      </w:r>
      <w:r w:rsidR="0005768B" w:rsidRPr="00175D74">
        <w:t>2</w:t>
      </w:r>
      <w:r w:rsidRPr="00175D74">
        <w:t xml:space="preserve"> </w:t>
      </w:r>
      <w:r w:rsidRPr="00175D74">
        <w:tab/>
      </w:r>
      <w:r w:rsidR="0005768B" w:rsidRPr="00175D74">
        <w:t>UUAA</w:t>
      </w:r>
      <w:bookmarkEnd w:id="33"/>
    </w:p>
    <w:p w14:paraId="5C737A60" w14:textId="5F2981AA" w:rsidR="00253E1B" w:rsidRDefault="00253E1B" w:rsidP="00175D74">
      <w:pPr>
        <w:pStyle w:val="Heading3"/>
      </w:pPr>
      <w:bookmarkStart w:id="34" w:name="_Toc88479310"/>
      <w:r>
        <w:t>5.2.1</w:t>
      </w:r>
      <w:r>
        <w:tab/>
        <w:t>UUAA in 5GS</w:t>
      </w:r>
      <w:bookmarkEnd w:id="34"/>
      <w:r>
        <w:t xml:space="preserve"> </w:t>
      </w:r>
    </w:p>
    <w:p w14:paraId="552A8A38" w14:textId="372FE930" w:rsidR="00253E1B" w:rsidRDefault="00253E1B" w:rsidP="00175D74">
      <w:pPr>
        <w:pStyle w:val="Heading4"/>
      </w:pPr>
      <w:bookmarkStart w:id="35" w:name="_Toc88479311"/>
      <w:r>
        <w:t>5.2.1.1</w:t>
      </w:r>
      <w:r>
        <w:tab/>
        <w:t>General</w:t>
      </w:r>
      <w:bookmarkEnd w:id="35"/>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lastRenderedPageBreak/>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B70A4B" w:rsidP="00216056">
      <w:pPr>
        <w:jc w:val="center"/>
      </w:pPr>
      <w:r>
        <w:pict w14:anchorId="663BA4C9">
          <v:shape id="_x0000_i1027" type="#_x0000_t75" style="width:382.45pt;height:388.8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420DC88F" w:rsidR="00711786" w:rsidRDefault="00711786" w:rsidP="00711786">
      <w:r>
        <w:t>3.</w:t>
      </w:r>
      <w:r>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BF109F">
        <w:t xml:space="preserve"> and the UE UUAA is current, i.e., the UE’s authentication and authorization has not been revoked after a previous successful UUAA</w:t>
      </w:r>
      <w:r>
        <w:t xml:space="preserve">. </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t xml:space="preserve">5.   AMF triggers the UUAA procedure if determined needed in step 3 as described in Clause 5.2.1.2. </w:t>
      </w:r>
    </w:p>
    <w:p w14:paraId="418278CB" w14:textId="77777777" w:rsidR="00711786" w:rsidRDefault="00711786" w:rsidP="00711786">
      <w:r>
        <w:lastRenderedPageBreak/>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7FEEA9A3"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23108752" w14:textId="77777777" w:rsidR="001852FD" w:rsidRPr="001852FD" w:rsidRDefault="001852FD" w:rsidP="001852FD">
      <w:pPr>
        <w:pStyle w:val="Heading4"/>
        <w:rPr>
          <w:rFonts w:eastAsia="SimSun"/>
          <w:lang w:val="en-US"/>
        </w:rPr>
      </w:pPr>
      <w:bookmarkStart w:id="36" w:name="_Toc88479312"/>
      <w:bookmarkStart w:id="37" w:name="_Toc73974983"/>
      <w:r w:rsidRPr="001852FD">
        <w:rPr>
          <w:rFonts w:eastAsia="SimSun"/>
          <w:lang w:val="en-US"/>
        </w:rPr>
        <w:t>5.2.1.2</w:t>
      </w:r>
      <w:r w:rsidRPr="001852FD">
        <w:rPr>
          <w:rFonts w:eastAsia="SimSun"/>
          <w:lang w:val="en-US"/>
        </w:rPr>
        <w:tab/>
        <w:t>UUAA Procedure at Registration</w:t>
      </w:r>
      <w:bookmarkEnd w:id="36"/>
    </w:p>
    <w:p w14:paraId="4C240771" w14:textId="77777777" w:rsidR="001852FD" w:rsidRPr="001852FD" w:rsidRDefault="001852FD" w:rsidP="001852FD">
      <w:pPr>
        <w:rPr>
          <w:rFonts w:eastAsia="SimSun"/>
        </w:rPr>
      </w:pPr>
      <w:r w:rsidRPr="001852F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3A1E29B1" w14:textId="6A46E77B" w:rsidR="00DA5618" w:rsidRPr="00DA5618" w:rsidRDefault="00D7558E" w:rsidP="00DA5618">
      <w:pPr>
        <w:pStyle w:val="TF"/>
        <w:rPr>
          <w:rFonts w:eastAsia="SimSun"/>
        </w:rPr>
      </w:pPr>
      <w:r>
        <w:rPr>
          <w:rFonts w:eastAsia="SimSun"/>
          <w:lang w:val="en-US"/>
        </w:rPr>
        <w:object w:dxaOrig="12345" w:dyaOrig="7291" w14:anchorId="3FA81FB6">
          <v:shape id="_x0000_i1028" type="#_x0000_t75" style="width:493.65pt;height:291.45pt" o:ole="">
            <v:imagedata r:id="rId15" o:title=""/>
          </v:shape>
          <o:OLEObject Type="Embed" ProgID="Visio.Drawing.15" ShapeID="_x0000_i1028" DrawAspect="Content" ObjectID="_1699383018" r:id="rId16"/>
        </w:object>
      </w:r>
      <w:r w:rsidR="00DA5618" w:rsidRPr="00DA5618">
        <w:rPr>
          <w:rFonts w:eastAsia="SimSun"/>
          <w:b w:val="0"/>
        </w:rPr>
        <w:t xml:space="preserve"> </w:t>
      </w:r>
      <w:r w:rsidR="00DA5618" w:rsidRPr="00DA5618">
        <w:rPr>
          <w:rFonts w:eastAsia="SimSun"/>
        </w:rPr>
        <w:t xml:space="preserve">Figure 5.2.1.2-1: </w:t>
      </w:r>
      <w:r w:rsidR="00DA5618" w:rsidRPr="00DA5618">
        <w:rPr>
          <w:rFonts w:eastAsia="SimSun"/>
          <w:lang w:val="en-US"/>
        </w:rPr>
        <w:t>UUAA Procedure at Registration</w:t>
      </w:r>
    </w:p>
    <w:p w14:paraId="323236D4" w14:textId="77777777" w:rsidR="00DA5618" w:rsidRPr="00DA5618" w:rsidRDefault="00DA5618" w:rsidP="00DA5618">
      <w:pPr>
        <w:rPr>
          <w:rFonts w:eastAsia="SimSun"/>
        </w:rPr>
      </w:pPr>
      <w:r w:rsidRPr="00DA5618">
        <w:rPr>
          <w:rFonts w:eastAsia="SimSun"/>
        </w:rPr>
        <w:t xml:space="preserve">1. The AMF triggers the UUAA procedure as described in Clause 5.2.1.1 </w:t>
      </w:r>
    </w:p>
    <w:p w14:paraId="4B6E4073" w14:textId="77777777" w:rsidR="00DA5618" w:rsidRPr="00DA5618" w:rsidRDefault="00DA5618" w:rsidP="00DA5618">
      <w:pPr>
        <w:rPr>
          <w:rFonts w:eastAsia="SimSun"/>
        </w:rPr>
      </w:pPr>
      <w:r w:rsidRPr="00DA5618">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77777777" w:rsidR="00DA5618" w:rsidRPr="00DA5618" w:rsidRDefault="00DA5618" w:rsidP="00DA5618">
      <w:pPr>
        <w:rPr>
          <w:rFonts w:eastAsia="SimSun"/>
        </w:rPr>
      </w:pPr>
      <w:r w:rsidRPr="00DA5618">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DA5618" w:rsidRDefault="00DA5618" w:rsidP="00DA5618">
      <w:pPr>
        <w:rPr>
          <w:rFonts w:eastAsia="SimSun"/>
        </w:rPr>
      </w:pPr>
      <w:r w:rsidRPr="00DA5618">
        <w:rPr>
          <w:rFonts w:eastAsia="SimSun"/>
        </w:rPr>
        <w:t xml:space="preserve">4. The USS and the UE exchange Authentication messages: </w:t>
      </w:r>
    </w:p>
    <w:p w14:paraId="79AF8D9B" w14:textId="77777777" w:rsidR="00DA5618" w:rsidRPr="00DA5618" w:rsidRDefault="00DA5618" w:rsidP="00B70A4B">
      <w:pPr>
        <w:pStyle w:val="NO"/>
        <w:rPr>
          <w:rFonts w:eastAsia="SimSun"/>
        </w:rPr>
      </w:pPr>
      <w:r w:rsidRPr="00DA5618">
        <w:rPr>
          <w:rFonts w:eastAsia="SimSun"/>
        </w:rPr>
        <w:lastRenderedPageBreak/>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DA5618" w:rsidRDefault="00DA5618" w:rsidP="00DA5618">
      <w:pPr>
        <w:ind w:left="284"/>
        <w:rPr>
          <w:rFonts w:eastAsia="SimSun"/>
        </w:rPr>
      </w:pPr>
      <w:r w:rsidRPr="00DA5618">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DA5618" w:rsidRDefault="00DA5618" w:rsidP="00DA5618">
      <w:pPr>
        <w:ind w:left="284"/>
        <w:rPr>
          <w:rFonts w:eastAsia="SimSun"/>
        </w:rPr>
      </w:pPr>
      <w:r w:rsidRPr="00DA5618">
        <w:rPr>
          <w:rFonts w:eastAsia="SimSun"/>
        </w:rPr>
        <w:t>4b. The UAS NF sends the transparent container received in 4a to the AMF with the GPSI.</w:t>
      </w:r>
    </w:p>
    <w:p w14:paraId="50B6D0EB" w14:textId="77777777" w:rsidR="00DA5618" w:rsidRPr="00DA5618" w:rsidRDefault="00DA5618" w:rsidP="00DA5618">
      <w:pPr>
        <w:ind w:left="284"/>
        <w:rPr>
          <w:rFonts w:eastAsia="SimSun"/>
        </w:rPr>
      </w:pPr>
      <w:r w:rsidRPr="00DA5618">
        <w:rPr>
          <w:rFonts w:eastAsia="SimSun"/>
        </w:rPr>
        <w:t xml:space="preserve">4c. The AMF forwards the transparent container to the UE over NAS MM transport messages. </w:t>
      </w:r>
    </w:p>
    <w:p w14:paraId="10799693" w14:textId="77777777" w:rsidR="00DA5618" w:rsidRPr="00DA5618" w:rsidRDefault="00DA5618" w:rsidP="00DA5618">
      <w:pPr>
        <w:ind w:left="284"/>
        <w:rPr>
          <w:rFonts w:eastAsia="SimSun"/>
        </w:rPr>
      </w:pPr>
      <w:r w:rsidRPr="00DA5618">
        <w:rPr>
          <w:rFonts w:eastAsia="SimSun"/>
        </w:rPr>
        <w:t xml:space="preserve">4d. The UE responses the AMF with an Authentication message embedded in a transparent container over a NAS MM transport message. </w:t>
      </w:r>
    </w:p>
    <w:p w14:paraId="239238A8" w14:textId="77777777" w:rsidR="00DA5618" w:rsidRPr="00DA5618" w:rsidRDefault="00DA5618" w:rsidP="00DA5618">
      <w:pPr>
        <w:ind w:left="284"/>
        <w:rPr>
          <w:rFonts w:eastAsia="SimSun"/>
        </w:rPr>
      </w:pPr>
      <w:r w:rsidRPr="00DA5618">
        <w:rPr>
          <w:rFonts w:eastAsia="SimSun"/>
        </w:rPr>
        <w:t xml:space="preserve">4e. The AMF sends a message Nnef_Auth_Req to the UAS NF, including the GPSI and the CAA-Level UAV ID, and the </w:t>
      </w:r>
      <w:r w:rsidRPr="00DA5618">
        <w:rPr>
          <w:rFonts w:eastAsia="SimSun"/>
          <w:lang w:val="en-SG" w:eastAsia="zh-CN"/>
        </w:rPr>
        <w:t>transparent container</w:t>
      </w:r>
      <w:r w:rsidRPr="00DA5618">
        <w:rPr>
          <w:rFonts w:eastAsia="SimSun"/>
        </w:rPr>
        <w:t xml:space="preserve"> provided by the UE.</w:t>
      </w:r>
    </w:p>
    <w:p w14:paraId="3B9441CC" w14:textId="77777777" w:rsidR="00DA5618" w:rsidRPr="00DA5618" w:rsidRDefault="00DA5618" w:rsidP="00DA5618">
      <w:pPr>
        <w:ind w:left="284"/>
        <w:rPr>
          <w:rFonts w:eastAsia="SimSun"/>
        </w:rPr>
      </w:pPr>
      <w:r w:rsidRPr="00DA5618">
        <w:rPr>
          <w:rFonts w:eastAsia="SimSun"/>
        </w:rPr>
        <w:t>4f. The UAS NF sends an Authentication Request to the USS. The Authentication Request shall include the GPSI, the CAA-Level UAV ID and the transparent container.</w:t>
      </w:r>
    </w:p>
    <w:p w14:paraId="41AD14DD" w14:textId="77777777" w:rsidR="00DA5618" w:rsidRPr="00DA5618" w:rsidRDefault="00DA5618" w:rsidP="00DA5618">
      <w:pPr>
        <w:rPr>
          <w:rFonts w:eastAsia="SimSun"/>
        </w:rPr>
      </w:pPr>
      <w:r w:rsidRPr="00DA5618">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28062F63" w14:textId="77777777" w:rsidR="00DA5618" w:rsidRPr="00DA5618" w:rsidRDefault="00DA5618" w:rsidP="00DA5618">
      <w:pPr>
        <w:pStyle w:val="EditorsNote"/>
        <w:rPr>
          <w:rFonts w:eastAsia="SimSun"/>
        </w:rPr>
      </w:pPr>
      <w:r w:rsidRPr="00DA5618">
        <w:rPr>
          <w:rFonts w:eastAsia="SimSun"/>
        </w:rPr>
        <w:t>Editor's Note:</w:t>
      </w:r>
      <w:r w:rsidRPr="00DA5618">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p>
    <w:p w14:paraId="1054BF49" w14:textId="77777777" w:rsidR="00DA5618" w:rsidRPr="00DA5618" w:rsidRDefault="00DA5618" w:rsidP="00DA5618">
      <w:pPr>
        <w:pStyle w:val="NO"/>
        <w:rPr>
          <w:rFonts w:eastAsia="SimSun"/>
        </w:rPr>
      </w:pPr>
      <w:r w:rsidRPr="00DA5618">
        <w:rPr>
          <w:rFonts w:eastAsia="SimSun"/>
        </w:rPr>
        <w:t>NOTE: The content of security information (e.g. key material to help establish security between UAV and USS/UTM) is not in 3GPP scope.</w:t>
      </w:r>
    </w:p>
    <w:p w14:paraId="1E3B1097" w14:textId="6853819F" w:rsidR="00DA5618" w:rsidRPr="00DA5618" w:rsidRDefault="00DA5618" w:rsidP="00DA5618">
      <w:pPr>
        <w:rPr>
          <w:rFonts w:eastAsia="SimSun"/>
        </w:rPr>
      </w:pPr>
      <w:r w:rsidRPr="00DA5618">
        <w:rPr>
          <w:rFonts w:eastAsia="SimSun"/>
        </w:rPr>
        <w:t>The UAS NF stores the GPSI, USS Identif</w:t>
      </w:r>
      <w:r w:rsidR="003F63DD">
        <w:rPr>
          <w:rFonts w:eastAsia="SimSun"/>
        </w:rPr>
        <w:t>i</w:t>
      </w:r>
      <w:r w:rsidRPr="00DA5618">
        <w:rPr>
          <w:rFonts w:eastAsia="SimSun"/>
        </w:rPr>
        <w:t xml:space="preserve">er (and the binding with the GPSI) and the CAA-level UAV ID (and the binding with the GPSI). </w:t>
      </w:r>
    </w:p>
    <w:p w14:paraId="5AF825C1" w14:textId="77777777" w:rsidR="00DA5618" w:rsidRPr="00DA5618" w:rsidRDefault="00DA5618" w:rsidP="00DA5618">
      <w:pPr>
        <w:rPr>
          <w:rFonts w:eastAsia="SimSun"/>
        </w:rPr>
      </w:pPr>
      <w:r w:rsidRPr="00DA5618">
        <w:rPr>
          <w:rFonts w:eastAsia="SimSun"/>
        </w:rPr>
        <w:t xml:space="preserve">6. The UAS NF sends the AMF an Authentication Response message, including the GPSI, the UUAA result (success/failure), the authorized CAA-level UAV ID, and the UUAA Authorization Payload received in step 5.  </w:t>
      </w:r>
    </w:p>
    <w:p w14:paraId="7CCD4017" w14:textId="77777777" w:rsidR="00DA5618" w:rsidRPr="00DA5618" w:rsidRDefault="00DA5618" w:rsidP="00DA5618">
      <w:pPr>
        <w:rPr>
          <w:rFonts w:eastAsia="SimSun"/>
        </w:rPr>
      </w:pPr>
      <w:r w:rsidRPr="00DA5618">
        <w:rPr>
          <w:rFonts w:eastAsia="SimSun"/>
        </w:rPr>
        <w:t>7. The AMF sends to the UE the UUAA result (success/failure) and the UUAA Authorization Payload received in step 5. The message(s) used in step 7 and any further actions the AMF takes are given in TS 23.256 [3].</w:t>
      </w:r>
    </w:p>
    <w:p w14:paraId="6920B088" w14:textId="77777777" w:rsidR="00DA5618" w:rsidRPr="00DA5618" w:rsidRDefault="00DA5618" w:rsidP="00DA5618">
      <w:pPr>
        <w:rPr>
          <w:rFonts w:eastAsia="SimSun"/>
        </w:rPr>
      </w:pPr>
      <w:r w:rsidRPr="00DA5618">
        <w:rPr>
          <w:rFonts w:eastAsia="SimSun"/>
        </w:rPr>
        <w:t xml:space="preserve">The AMF stores the results, together with the GPSI and the </w:t>
      </w:r>
      <w:r w:rsidRPr="00DA5618">
        <w:rPr>
          <w:rFonts w:eastAsia="SimSun"/>
          <w:lang w:val="en-US"/>
        </w:rPr>
        <w:t xml:space="preserve">CAA-level UAV </w:t>
      </w:r>
      <w:r w:rsidRPr="00DA5618">
        <w:rPr>
          <w:rFonts w:eastAsia="SimSun"/>
        </w:rPr>
        <w:t>ID.</w:t>
      </w:r>
    </w:p>
    <w:p w14:paraId="26214D1D" w14:textId="77777777" w:rsidR="00DA5618" w:rsidRPr="00DA5618" w:rsidRDefault="00DA5618" w:rsidP="00DA5618">
      <w:pPr>
        <w:rPr>
          <w:rFonts w:eastAsia="SimSun"/>
        </w:rPr>
      </w:pPr>
      <w:r w:rsidRPr="00DA5618">
        <w:rPr>
          <w:rFonts w:eastAsia="SimSun"/>
        </w:rPr>
        <w:t>8. If UUAA result is success, the UE shall store the authorization information if received such as UAS Security information along with the CAA-level UAV ID.</w:t>
      </w:r>
    </w:p>
    <w:p w14:paraId="7AB358FC" w14:textId="7564DA8C" w:rsidR="001852FD" w:rsidRPr="00DA5618" w:rsidRDefault="00DA5618" w:rsidP="00DA5618">
      <w:pPr>
        <w:pStyle w:val="EditorsNote"/>
        <w:rPr>
          <w:rFonts w:eastAsia="SimSun"/>
        </w:rPr>
      </w:pPr>
      <w:r w:rsidRPr="00DA5618">
        <w:rPr>
          <w:rFonts w:eastAsia="SimSun"/>
        </w:rPr>
        <w:t>Editor's Note:</w:t>
      </w:r>
      <w:r w:rsidRPr="00DA5618">
        <w:rPr>
          <w:rFonts w:eastAsia="SimSun"/>
        </w:rPr>
        <w:tab/>
        <w:t>I</w:t>
      </w:r>
      <w:r w:rsidR="00067558">
        <w:rPr>
          <w:rFonts w:eastAsia="SimSun"/>
        </w:rPr>
        <w:t>t</w:t>
      </w:r>
      <w:r w:rsidRPr="00DA5618">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1B8BB2AC" w14:textId="77777777" w:rsidR="00D61CBC" w:rsidRPr="00D61CBC" w:rsidRDefault="00D61CBC" w:rsidP="00B70A4B">
      <w:pPr>
        <w:pStyle w:val="Heading4"/>
        <w:rPr>
          <w:rFonts w:eastAsia="SimSun"/>
          <w:lang w:val="en-US"/>
        </w:rPr>
      </w:pPr>
      <w:bookmarkStart w:id="38" w:name="_Toc88479313"/>
      <w:r w:rsidRPr="00D61CBC">
        <w:rPr>
          <w:rFonts w:eastAsia="SimSun"/>
          <w:lang w:val="en-US"/>
        </w:rPr>
        <w:t>5.2.1.3</w:t>
      </w:r>
      <w:r w:rsidRPr="00D61CBC">
        <w:rPr>
          <w:rFonts w:eastAsia="SimSun"/>
          <w:lang w:val="en-US"/>
        </w:rPr>
        <w:tab/>
        <w:t>UUAA Procedure during PDU Session Establishment</w:t>
      </w:r>
      <w:bookmarkEnd w:id="38"/>
    </w:p>
    <w:p w14:paraId="59523258" w14:textId="69B586EF" w:rsidR="00D61CBC" w:rsidRDefault="00D61CBC" w:rsidP="00D61CBC">
      <w:pPr>
        <w:rPr>
          <w:rFonts w:eastAsia="SimSun"/>
        </w:rPr>
      </w:pPr>
      <w:r w:rsidRPr="00D61CBC">
        <w:rPr>
          <w:rFonts w:eastAsia="SimSun"/>
        </w:rPr>
        <w:t>The SMF may trigger a UUAA procedure during the PDU session establishment procedure with details described below, which considers only the security related (see TS 23.256 [3] for full details of the flows).</w:t>
      </w:r>
    </w:p>
    <w:p w14:paraId="46B6EC7F" w14:textId="77777777" w:rsidR="008637A6" w:rsidRPr="008637A6" w:rsidRDefault="00F91533" w:rsidP="008637A6">
      <w:pPr>
        <w:jc w:val="center"/>
        <w:rPr>
          <w:rFonts w:eastAsia="SimSun"/>
        </w:rPr>
      </w:pPr>
      <w:r>
        <w:rPr>
          <w:rFonts w:eastAsia="SimSun"/>
        </w:rPr>
        <w:object w:dxaOrig="12345" w:dyaOrig="7291" w14:anchorId="200D5C41">
          <v:shape id="_x0000_i1029" type="#_x0000_t75" style="width:493.65pt;height:291.45pt" o:ole="">
            <v:imagedata r:id="rId17" o:title=""/>
          </v:shape>
          <o:OLEObject Type="Embed" ProgID="Visio.Drawing.15" ShapeID="_x0000_i1029" DrawAspect="Content" ObjectID="_1699383019" r:id="rId18"/>
        </w:object>
      </w:r>
    </w:p>
    <w:p w14:paraId="729B95E1" w14:textId="77777777" w:rsidR="008637A6" w:rsidRPr="008637A6" w:rsidRDefault="008637A6" w:rsidP="008637A6">
      <w:pPr>
        <w:jc w:val="center"/>
        <w:rPr>
          <w:rFonts w:eastAsia="SimSun"/>
        </w:rPr>
      </w:pPr>
      <w:r w:rsidRPr="008637A6">
        <w:rPr>
          <w:rFonts w:eastAsia="SimSun"/>
        </w:rPr>
        <w:t>Editor's Note:</w:t>
      </w:r>
      <w:r w:rsidRPr="008637A6">
        <w:rPr>
          <w:rFonts w:eastAsia="SimSun"/>
        </w:rPr>
        <w:tab/>
        <w:t>It is FFS, how the SMF during PDU session establishment knows that a UAV has been previously performed successful UUAA with the AMF during registration.</w:t>
      </w:r>
    </w:p>
    <w:p w14:paraId="55D1DF75" w14:textId="4BD1801E" w:rsidR="008637A6" w:rsidRPr="008637A6" w:rsidRDefault="008637A6" w:rsidP="00B70A4B">
      <w:pPr>
        <w:rPr>
          <w:rFonts w:eastAsia="SimSun"/>
        </w:rPr>
      </w:pPr>
      <w:r w:rsidRPr="008637A6">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Pr>
          <w:rFonts w:eastAsia="SimSun"/>
        </w:rPr>
        <w:t>d</w:t>
      </w:r>
      <w:r w:rsidRPr="008637A6">
        <w:rPr>
          <w:rFonts w:eastAsia="SimSun"/>
        </w:rPr>
        <w:t xml:space="preserve">ure after the determination in step 7 in the clause 5.2.1.1. </w:t>
      </w:r>
    </w:p>
    <w:p w14:paraId="6F767C1E" w14:textId="77777777" w:rsidR="008637A6" w:rsidRPr="008637A6" w:rsidRDefault="008637A6" w:rsidP="008637A6">
      <w:pPr>
        <w:jc w:val="center"/>
        <w:rPr>
          <w:rFonts w:eastAsia="SimSun"/>
        </w:rPr>
      </w:pPr>
      <w:r w:rsidRPr="008637A6">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77777777" w:rsidR="008637A6" w:rsidRPr="008637A6" w:rsidRDefault="008637A6" w:rsidP="00B70A4B">
      <w:pPr>
        <w:rPr>
          <w:rFonts w:eastAsia="SimSun"/>
        </w:rPr>
      </w:pPr>
      <w:r w:rsidRPr="008637A6">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8637A6" w:rsidRDefault="008637A6" w:rsidP="00B70A4B">
      <w:pPr>
        <w:rPr>
          <w:rFonts w:eastAsia="SimSun"/>
        </w:rPr>
      </w:pPr>
      <w:r w:rsidRPr="008637A6">
        <w:rPr>
          <w:rFonts w:eastAsia="SimSun"/>
        </w:rPr>
        <w:t>4. The USS and the UE exchange multiple Authentication messages:</w:t>
      </w:r>
    </w:p>
    <w:p w14:paraId="14D6F3B4" w14:textId="77777777" w:rsidR="008637A6" w:rsidRPr="008637A6" w:rsidRDefault="008637A6" w:rsidP="00B70A4B">
      <w:pPr>
        <w:pStyle w:val="NO"/>
        <w:rPr>
          <w:rFonts w:eastAsia="SimSun"/>
        </w:rPr>
      </w:pPr>
      <w:r w:rsidRPr="008637A6">
        <w:rPr>
          <w:rFonts w:eastAsia="SimSun"/>
        </w:rPr>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8637A6" w:rsidRDefault="008637A6" w:rsidP="00B70A4B">
      <w:pPr>
        <w:ind w:left="284"/>
        <w:rPr>
          <w:rFonts w:eastAsia="SimSun"/>
        </w:rPr>
      </w:pPr>
      <w:r w:rsidRPr="008637A6">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8637A6" w:rsidRDefault="008637A6" w:rsidP="00B70A4B">
      <w:pPr>
        <w:ind w:left="284"/>
        <w:rPr>
          <w:rFonts w:eastAsia="SimSun"/>
        </w:rPr>
      </w:pPr>
      <w:r w:rsidRPr="008637A6">
        <w:rPr>
          <w:rFonts w:eastAsia="SimSun"/>
        </w:rPr>
        <w:t xml:space="preserve">4b. The UAS NF sends the transparent container to the SMF. </w:t>
      </w:r>
    </w:p>
    <w:p w14:paraId="3D584B88" w14:textId="77777777" w:rsidR="008637A6" w:rsidRPr="008637A6" w:rsidRDefault="008637A6" w:rsidP="00B70A4B">
      <w:pPr>
        <w:ind w:left="284"/>
        <w:rPr>
          <w:rFonts w:eastAsia="SimSun"/>
        </w:rPr>
      </w:pPr>
      <w:r w:rsidRPr="008637A6">
        <w:rPr>
          <w:rFonts w:eastAsia="SimSun"/>
        </w:rPr>
        <w:t xml:space="preserve">4c. The SMF forwards the transparent container to the AMF, which then forwards to the UE over a NAS MM transport message. </w:t>
      </w:r>
    </w:p>
    <w:p w14:paraId="7F56840F" w14:textId="77777777" w:rsidR="008637A6" w:rsidRPr="008637A6" w:rsidRDefault="008637A6" w:rsidP="00B70A4B">
      <w:pPr>
        <w:ind w:left="284"/>
        <w:rPr>
          <w:rFonts w:eastAsia="SimSun"/>
        </w:rPr>
      </w:pPr>
      <w:r w:rsidRPr="008637A6">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8637A6" w:rsidRDefault="008637A6" w:rsidP="00B70A4B">
      <w:pPr>
        <w:ind w:left="284"/>
        <w:rPr>
          <w:rFonts w:eastAsia="SimSun"/>
        </w:rPr>
      </w:pPr>
      <w:r w:rsidRPr="008637A6">
        <w:rPr>
          <w:rFonts w:eastAsia="SimSun"/>
        </w:rPr>
        <w:lastRenderedPageBreak/>
        <w:t>4e. The SMF sends a message Nnef_Auth_Req to the UAS NF, including the GPSI and the CAA-Level UAV ID, and the transparent container provided by the UE.</w:t>
      </w:r>
    </w:p>
    <w:p w14:paraId="07043B18" w14:textId="77777777" w:rsidR="008637A6" w:rsidRPr="008637A6" w:rsidRDefault="008637A6" w:rsidP="00B70A4B">
      <w:pPr>
        <w:ind w:left="284"/>
        <w:rPr>
          <w:rFonts w:eastAsia="SimSun"/>
        </w:rPr>
      </w:pPr>
      <w:r w:rsidRPr="008637A6">
        <w:rPr>
          <w:rFonts w:eastAsia="SimSun"/>
        </w:rPr>
        <w:t>4f. The UAS NF sends an Authentication Request to the USS. The Authentication Request shall include the GPSI, the CAA-Level UAV ID and the transparent container.</w:t>
      </w:r>
    </w:p>
    <w:p w14:paraId="485BC143" w14:textId="77777777" w:rsidR="008637A6" w:rsidRPr="008637A6" w:rsidRDefault="008637A6" w:rsidP="00B70A4B">
      <w:pPr>
        <w:pStyle w:val="NO"/>
        <w:rPr>
          <w:rFonts w:eastAsia="SimSun"/>
        </w:rPr>
      </w:pPr>
      <w:r w:rsidRPr="008637A6">
        <w:rPr>
          <w:rFonts w:eastAsia="SimSun"/>
        </w:rPr>
        <w:t>NOTE: 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8637A6" w:rsidRDefault="008637A6" w:rsidP="00B70A4B">
      <w:pPr>
        <w:rPr>
          <w:rFonts w:eastAsia="SimSun"/>
        </w:rPr>
      </w:pPr>
      <w:r w:rsidRPr="008637A6">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77777777" w:rsidR="008637A6" w:rsidRPr="008637A6" w:rsidRDefault="008637A6" w:rsidP="00B70A4B">
      <w:pPr>
        <w:pStyle w:val="NO"/>
        <w:rPr>
          <w:rFonts w:eastAsia="SimSun"/>
        </w:rPr>
      </w:pPr>
      <w:r w:rsidRPr="008637A6">
        <w:rPr>
          <w:rFonts w:eastAsia="SimSun"/>
        </w:rPr>
        <w:t>NOTE: The content of security information (e.g., key material to help establish security between UAV and USS/UTM) is not in 3GPP scope.</w:t>
      </w:r>
    </w:p>
    <w:p w14:paraId="63AD7C68" w14:textId="12687075" w:rsidR="008637A6" w:rsidRPr="008637A6" w:rsidRDefault="008637A6" w:rsidP="00B70A4B">
      <w:pPr>
        <w:pStyle w:val="EditorsNote"/>
        <w:rPr>
          <w:rFonts w:eastAsia="SimSun"/>
        </w:rPr>
      </w:pPr>
      <w:r w:rsidRPr="008637A6">
        <w:rPr>
          <w:rFonts w:eastAsia="SimSun"/>
        </w:rPr>
        <w:t>Editor's Note:</w:t>
      </w:r>
      <w:r w:rsidRPr="008637A6">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p>
    <w:p w14:paraId="118A9E04" w14:textId="77777777" w:rsidR="008637A6" w:rsidRPr="008637A6" w:rsidRDefault="008637A6" w:rsidP="00B70A4B">
      <w:pPr>
        <w:rPr>
          <w:rFonts w:eastAsia="SimSun"/>
        </w:rPr>
      </w:pPr>
      <w:r w:rsidRPr="008637A6">
        <w:rPr>
          <w:rFonts w:eastAsia="SimSun"/>
        </w:rPr>
        <w:t xml:space="preserve">If UUAA successful, the UAS NF stores the UAV UEs’ UUAA context, including the GPSI, USS Identifier (and the binding with the GPSI) and the CAA-level UAV ID (and the binding with the GPSI). </w:t>
      </w:r>
    </w:p>
    <w:p w14:paraId="0DDCB914" w14:textId="77777777" w:rsidR="008637A6" w:rsidRPr="008637A6" w:rsidRDefault="008637A6" w:rsidP="00B70A4B">
      <w:pPr>
        <w:rPr>
          <w:rFonts w:eastAsia="SimSun"/>
        </w:rPr>
      </w:pPr>
      <w:r w:rsidRPr="008637A6">
        <w:rPr>
          <w:rFonts w:eastAsia="SimSun"/>
        </w:rPr>
        <w:t xml:space="preserve">6. The UAS NF sends the SMF an Authentication Response message, including the GPSI, the UUAA result (success/failure), the authorized CAA-level UAV ID, and the UUAA Authorization Payload received in step 5.  </w:t>
      </w:r>
    </w:p>
    <w:p w14:paraId="67B4DB87" w14:textId="77777777" w:rsidR="008637A6" w:rsidRPr="008637A6" w:rsidRDefault="008637A6" w:rsidP="00B70A4B">
      <w:pPr>
        <w:rPr>
          <w:rFonts w:eastAsia="SimSun"/>
        </w:rPr>
      </w:pPr>
      <w:r w:rsidRPr="008637A6">
        <w:rPr>
          <w:rFonts w:eastAsia="SimSun"/>
        </w:rPr>
        <w:t xml:space="preserve">The SMF stores the results, together with the GPSI and the CAA-level UAV ID. </w:t>
      </w:r>
    </w:p>
    <w:p w14:paraId="2056AAC7" w14:textId="77777777" w:rsidR="008637A6" w:rsidRPr="008637A6" w:rsidRDefault="008637A6" w:rsidP="00B70A4B">
      <w:pPr>
        <w:rPr>
          <w:rFonts w:eastAsia="SimSun"/>
        </w:rPr>
      </w:pPr>
      <w:r w:rsidRPr="008637A6">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8637A6" w:rsidRDefault="008637A6" w:rsidP="00B70A4B">
      <w:pPr>
        <w:rPr>
          <w:rFonts w:eastAsia="SimSun"/>
        </w:rPr>
      </w:pPr>
      <w:r w:rsidRPr="008637A6">
        <w:rPr>
          <w:rFonts w:eastAsia="SimSun"/>
        </w:rPr>
        <w:t>8. The UE on receiving the UUAA result as success, shall store the authorization information if received such as, CAA-level UAV ID, and UAS Security information.</w:t>
      </w:r>
    </w:p>
    <w:p w14:paraId="49D932D9" w14:textId="56A01F5F" w:rsidR="00B62B75" w:rsidRPr="00B70A4B" w:rsidRDefault="008637A6" w:rsidP="00B70A4B">
      <w:pPr>
        <w:pStyle w:val="EditorsNote"/>
        <w:rPr>
          <w:rFonts w:eastAsia="SimSun"/>
        </w:rPr>
      </w:pPr>
      <w:r w:rsidRPr="008637A6">
        <w:rPr>
          <w:rFonts w:eastAsia="SimSun"/>
        </w:rPr>
        <w:t>Editor's Note:</w:t>
      </w:r>
      <w:r w:rsidRPr="008637A6">
        <w:rPr>
          <w:rFonts w:eastAsia="SimSun"/>
        </w:rPr>
        <w:tab/>
        <w:t>I</w:t>
      </w:r>
      <w:r w:rsidR="00067558">
        <w:rPr>
          <w:rFonts w:eastAsia="SimSun"/>
        </w:rPr>
        <w:t>t</w:t>
      </w:r>
      <w:r w:rsidRPr="008637A6">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56FEC711" w14:textId="5526BACD" w:rsidR="00FC4A70" w:rsidRPr="00A26E7A" w:rsidRDefault="00FC4A70" w:rsidP="00A26E7A">
      <w:pPr>
        <w:pStyle w:val="Heading4"/>
        <w:rPr>
          <w:rFonts w:eastAsia="SimSun"/>
          <w:lang w:val="en-US"/>
        </w:rPr>
      </w:pPr>
      <w:bookmarkStart w:id="39" w:name="_Toc88479314"/>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37"/>
      <w:r w:rsidRPr="00A26E7A">
        <w:rPr>
          <w:rFonts w:eastAsia="SimSun"/>
          <w:lang w:val="en-US"/>
        </w:rPr>
        <w:t>UUAA re-authentication procedure (5G)</w:t>
      </w:r>
      <w:bookmarkEnd w:id="39"/>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736E6">
      <w:pPr>
        <w:jc w:val="center"/>
        <w:rPr>
          <w:rFonts w:eastAsia="SimSun"/>
        </w:rPr>
      </w:pPr>
      <w:r>
        <w:rPr>
          <w:rFonts w:eastAsia="SimSun"/>
        </w:rPr>
        <w:object w:dxaOrig="6886" w:dyaOrig="6016" w14:anchorId="1A77AA3B">
          <v:shape id="_x0000_i1030" type="#_x0000_t75" style="width:345pt;height:300.65pt" o:ole="">
            <v:imagedata r:id="rId19" o:title=""/>
          </v:shape>
          <o:OLEObject Type="Embed" ProgID="Visio.Drawing.11" ShapeID="_x0000_i1030" DrawAspect="Content" ObjectID="_1699383020" r:id="rId20"/>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646A95">
      <w:pPr>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655AD654"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8DD4B33" w14:textId="77777777" w:rsidR="00646A95" w:rsidRPr="00646A95" w:rsidRDefault="00646A95" w:rsidP="00646A95">
      <w:pPr>
        <w:rPr>
          <w:rFonts w:eastAsia="SimSun"/>
        </w:rPr>
      </w:pPr>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646A95">
      <w:pPr>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646A95">
      <w:pPr>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646A95">
      <w:pPr>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646A95">
      <w:pPr>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646A95">
      <w:pPr>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646A95">
      <w:pPr>
        <w:rPr>
          <w:rFonts w:eastAsia="SimSun"/>
        </w:rPr>
      </w:pPr>
      <w:r w:rsidRPr="00646A95">
        <w:rPr>
          <w:rFonts w:eastAsia="SimSun"/>
        </w:rPr>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lastRenderedPageBreak/>
        <w:t>Editor's Note:</w:t>
      </w:r>
      <w:r w:rsidRPr="00646A95">
        <w:rPr>
          <w:rFonts w:eastAsia="SimSun"/>
        </w:rPr>
        <w:tab/>
        <w:t>It is FFS, how in step 2 and step 5a and 5b, the AMF/SMF triggers UUAA with the UE related to the re-authentication initiated by the USS</w:t>
      </w:r>
    </w:p>
    <w:p w14:paraId="4FA5F050" w14:textId="77777777" w:rsidR="00244F8C" w:rsidRDefault="00244F8C" w:rsidP="00244F8C">
      <w:pPr>
        <w:pStyle w:val="Heading4"/>
      </w:pPr>
      <w:bookmarkStart w:id="40" w:name="_Toc88479315"/>
      <w:r>
        <w:t>5.2.1.5</w:t>
      </w:r>
      <w:r>
        <w:tab/>
      </w:r>
      <w:r>
        <w:tab/>
      </w:r>
      <w:r>
        <w:tab/>
        <w:t>UUAA Revocation</w:t>
      </w:r>
      <w:bookmarkEnd w:id="40"/>
      <w:r>
        <w:t xml:space="preserve">  </w:t>
      </w:r>
    </w:p>
    <w:p w14:paraId="753E92FF" w14:textId="52FD626E" w:rsidR="00244F8C" w:rsidRDefault="00244F8C" w:rsidP="00B70A4B">
      <w:r>
        <w:t>USS may trigger revocation of UUAA at any time. The below description considers only the security related parameters (for full details of the flows see TS 23.256 [3]).</w:t>
      </w:r>
    </w:p>
    <w:p w14:paraId="4EFBC017" w14:textId="67957B19" w:rsidR="002B413E" w:rsidRDefault="002B413E" w:rsidP="00025205">
      <w:pPr>
        <w:jc w:val="center"/>
      </w:pPr>
      <w:r>
        <w:object w:dxaOrig="8790" w:dyaOrig="3931" w14:anchorId="6CA05EC6">
          <v:shape id="_x0000_i1032" type="#_x0000_t75" style="width:439.5pt;height:196.4pt" o:ole="">
            <v:imagedata r:id="rId21" o:title=""/>
          </v:shape>
          <o:OLEObject Type="Embed" ProgID="Visio.Drawing.15" ShapeID="_x0000_i1032" DrawAspect="Content" ObjectID="_1699383021" r:id="rId22"/>
        </w:object>
      </w:r>
    </w:p>
    <w:p w14:paraId="124DFD57" w14:textId="77777777" w:rsidR="006114C4" w:rsidRDefault="006114C4" w:rsidP="00025205">
      <w:pPr>
        <w:pStyle w:val="TF"/>
      </w:pPr>
      <w:r>
        <w:t>Figure 5.2.1.5-1: UUAA revocation in 5GS</w:t>
      </w:r>
    </w:p>
    <w:p w14:paraId="7BA4837D" w14:textId="77777777" w:rsidR="006114C4" w:rsidRDefault="006114C4" w:rsidP="006114C4">
      <w:r>
        <w:t xml:space="preserve">1. The USS sends an UUAA revocation request to UAS-NF. The request includes GPSI and CAA-Level UAV ID. </w:t>
      </w:r>
    </w:p>
    <w:p w14:paraId="71553ED4" w14:textId="745C2A4E" w:rsidR="006114C4" w:rsidRDefault="006114C4" w:rsidP="00025205">
      <w:pPr>
        <w:pStyle w:val="EditorsNote"/>
      </w:pPr>
      <w:r>
        <w:t>Editor's Note:</w:t>
      </w:r>
      <w:r>
        <w:tab/>
        <w:t xml:space="preserve">Sending the </w:t>
      </w:r>
      <w:r w:rsidR="00CB181C"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E5844EC" w14:textId="77777777" w:rsidR="006114C4" w:rsidRDefault="006114C4" w:rsidP="006114C4">
      <w:r>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p>
    <w:p w14:paraId="4B58FFF4" w14:textId="77777777" w:rsidR="006114C4" w:rsidRDefault="006114C4" w:rsidP="006114C4">
      <w:r>
        <w:t xml:space="preserve">The UAS NF determines whether the target NF is an AMF or an SMF. </w:t>
      </w:r>
    </w:p>
    <w:p w14:paraId="306014F9" w14:textId="77777777" w:rsidR="006114C4" w:rsidRDefault="006114C4" w:rsidP="006114C4">
      <w:r>
        <w:t>•</w:t>
      </w:r>
      <w:r>
        <w:tab/>
        <w:t xml:space="preserve">If the target NF is an AMF, the UAS NF further determines the target AMF for revocation and continues step 3a. </w:t>
      </w:r>
    </w:p>
    <w:p w14:paraId="71116C6C" w14:textId="77777777" w:rsidR="006114C4" w:rsidRDefault="006114C4" w:rsidP="006114C4">
      <w:r>
        <w:t>•</w:t>
      </w:r>
      <w:r>
        <w:tab/>
        <w:t>If the target NF is an SMF, the UAS NF further determines the target SMF for revocation and continues step 3b.</w:t>
      </w:r>
    </w:p>
    <w:p w14:paraId="44794E84" w14:textId="26FF12C7" w:rsidR="006114C4" w:rsidRDefault="006114C4" w:rsidP="006114C4">
      <w:r>
        <w:t xml:space="preserve">3a or 3b. The UAS NF sends to either </w:t>
      </w:r>
      <w:r w:rsidR="00D75FA4" w:rsidRPr="00D75FA4">
        <w:t xml:space="preserve">the target NF, i.e., </w:t>
      </w:r>
      <w:r>
        <w:t xml:space="preserve">the target AMF or the target SMF the UUAA revocation message for the UE identified by the GPSI and the PDU session identified by the GPSI and the IP address.  </w:t>
      </w:r>
    </w:p>
    <w:p w14:paraId="4BAFA536" w14:textId="26C28490" w:rsidR="005B6EB7" w:rsidRDefault="005B6EB7" w:rsidP="005B6EB7">
      <w:r>
        <w:t>3c. The UAS NF responds back to the USS indicating that authorization revocation request has been successfully initiated as in TS 23.256 and the UAS NF shall delete the UUAA context.</w:t>
      </w:r>
    </w:p>
    <w:p w14:paraId="2C61E2C2" w14:textId="77777777" w:rsidR="005B6EB7" w:rsidRDefault="005B6EB7" w:rsidP="005B6EB7">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Default="005B6EB7" w:rsidP="005B6EB7">
      <w:r>
        <w:t>4a. If the target NF is AMF, the AMF shall send UUAA revocation indication in the UCU procedure as described in TS 23.526 Clause 5.2.7 and the AMF shall delete the UUAA context being revoked.</w:t>
      </w:r>
    </w:p>
    <w:p w14:paraId="6A44634C" w14:textId="77777777" w:rsidR="005B6EB7" w:rsidRDefault="005B6EB7" w:rsidP="005B6EB7">
      <w:r>
        <w:t>4b. If the target NF is SMF, the SMF shall send UUAA revocation indication in a network initiated PDU session release process as described in TS 23.526 Clause 5.2.7 and the SMF shall delete the UUAA context being revoked.</w:t>
      </w:r>
    </w:p>
    <w:p w14:paraId="22802FFD" w14:textId="48B2D634" w:rsidR="005B6EB7" w:rsidRDefault="005B6EB7" w:rsidP="005B6EB7">
      <w:r>
        <w:lastRenderedPageBreak/>
        <w:t>5. The UE on receiving UAA revocation indication shall delete all UUAA related authorization data corresponding to the CAA-Level-UAV ID and the UE sends an UAA revocation acknowledgement to the target NF which provided the UUAA revocation indication.</w:t>
      </w:r>
    </w:p>
    <w:p w14:paraId="4401DB55" w14:textId="403B238D" w:rsidR="005B6EB7" w:rsidRPr="003F7D49" w:rsidRDefault="003F7D49" w:rsidP="003F7D49">
      <w:pPr>
        <w:pStyle w:val="EditorsNote"/>
        <w:rPr>
          <w:rFonts w:eastAsia="SimSun"/>
        </w:rPr>
      </w:pPr>
      <w:r w:rsidRPr="003F7D49">
        <w:rPr>
          <w:rFonts w:eastAsia="SimSun"/>
        </w:rPr>
        <w:t>Editor's Note: It is FFS, if the 3GPP network need to provide the CAA-level UAV ID to the UAV when provided by the USS for the revocation.</w:t>
      </w:r>
    </w:p>
    <w:p w14:paraId="0C3DF2D9" w14:textId="59CF1572" w:rsidR="003C6D48" w:rsidRDefault="003C6D48" w:rsidP="00175D74">
      <w:pPr>
        <w:pStyle w:val="Heading2"/>
      </w:pPr>
      <w:bookmarkStart w:id="41" w:name="_Toc88479316"/>
      <w:r>
        <w:t>5.</w:t>
      </w:r>
      <w:r w:rsidR="006437FB">
        <w:t>3</w:t>
      </w:r>
      <w:r>
        <w:tab/>
        <w:t>Location Information Veracity and Location Tracking Authorisation</w:t>
      </w:r>
      <w:bookmarkEnd w:id="41"/>
    </w:p>
    <w:p w14:paraId="3F9A2C59" w14:textId="626DAD27" w:rsidR="003C6D48" w:rsidRDefault="003C6D48" w:rsidP="00175D74">
      <w:pPr>
        <w:pStyle w:val="Heading3"/>
      </w:pPr>
      <w:bookmarkStart w:id="42" w:name="_Toc88479317"/>
      <w:r>
        <w:t>5.</w:t>
      </w:r>
      <w:r w:rsidR="006437FB">
        <w:t>3</w:t>
      </w:r>
      <w:r>
        <w:t>.1</w:t>
      </w:r>
      <w:r>
        <w:tab/>
        <w:t>General</w:t>
      </w:r>
      <w:bookmarkEnd w:id="42"/>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43" w:name="_Toc88479318"/>
      <w:r>
        <w:t>5</w:t>
      </w:r>
      <w:r w:rsidR="003C6D48">
        <w:t>.</w:t>
      </w:r>
      <w:r>
        <w:t>3</w:t>
      </w:r>
      <w:r w:rsidR="003C6D48">
        <w:t>.2</w:t>
      </w:r>
      <w:r w:rsidR="003C6D48">
        <w:tab/>
        <w:t>Location information veracity and location tracking authorization in 5GS</w:t>
      </w:r>
      <w:bookmarkEnd w:id="43"/>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B70A4B" w:rsidP="00175D74">
      <w:pPr>
        <w:jc w:val="center"/>
      </w:pPr>
      <w:r>
        <w:rPr>
          <w:noProof/>
        </w:rPr>
        <w:pict w14:anchorId="668DF613">
          <v:shape id="图片 1" o:spid="_x0000_i1033" type="#_x0000_t75" style="width:374.4pt;height:159.55pt;visibility:visible;mso-wrap-style:square">
            <v:imagedata r:id="rId23"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61C21711" w:rsidR="00401659" w:rsidRDefault="00401659" w:rsidP="00401659">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w:t>
      </w:r>
      <w:r>
        <w:lastRenderedPageBreak/>
        <w:t xml:space="preserve">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401659">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401659">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401659">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t>NOTE 2: Use of LCS privacy feature (e.g. user consent) is applicable to UAVs as for normal UEs.</w:t>
      </w:r>
    </w:p>
    <w:p w14:paraId="04D70903" w14:textId="0CB03271" w:rsidR="00CA5474" w:rsidRDefault="00CA5474" w:rsidP="00CA5474">
      <w:pPr>
        <w:pStyle w:val="EditorsNote"/>
      </w:pPr>
      <w:r>
        <w:t>Editor’s Note: How the UAS NF authorises the USS before providing UAV details is FFS.</w:t>
      </w:r>
    </w:p>
    <w:p w14:paraId="057AA4F7" w14:textId="4087E229" w:rsidR="00401659" w:rsidRDefault="00401659" w:rsidP="00175D74">
      <w:pPr>
        <w:pStyle w:val="EditorsNote"/>
      </w:pPr>
      <w:r>
        <w:t>Editor’s Note: It’s FFS how TPAE involve in this procedures.</w:t>
      </w:r>
    </w:p>
    <w:p w14:paraId="11F7149E" w14:textId="310D5B39" w:rsidR="00596F37" w:rsidRDefault="00596F37" w:rsidP="00B70A4B">
      <w:pPr>
        <w:pStyle w:val="Heading2"/>
      </w:pPr>
      <w:bookmarkStart w:id="44" w:name="_Toc88479319"/>
      <w:r>
        <w:t>5.4</w:t>
      </w:r>
      <w:r>
        <w:tab/>
        <w:t>Pairing Authorization for UAV and UAVC</w:t>
      </w:r>
      <w:bookmarkEnd w:id="44"/>
    </w:p>
    <w:p w14:paraId="4EDEA912" w14:textId="59CBEAA9" w:rsidR="00596F37" w:rsidRDefault="00596F37" w:rsidP="00B70A4B">
      <w:pPr>
        <w:pStyle w:val="Heading3"/>
      </w:pPr>
      <w:bookmarkStart w:id="45" w:name="_Toc88479320"/>
      <w:r>
        <w:t>5.4.1</w:t>
      </w:r>
      <w:r>
        <w:tab/>
        <w:t>General</w:t>
      </w:r>
      <w:bookmarkEnd w:id="45"/>
    </w:p>
    <w:p w14:paraId="4F08EFCE" w14:textId="77777777" w:rsidR="00596F37" w:rsidRDefault="00596F37" w:rsidP="00B70A4B">
      <w:r>
        <w:t>Pairing authorization in 5GS is performed during either a PDU Session Establishment procedure or a PDU Session Modification procedure.</w:t>
      </w:r>
    </w:p>
    <w:p w14:paraId="24E48AA1" w14:textId="77777777" w:rsidR="00596F37" w:rsidRDefault="00596F37" w:rsidP="00596F37">
      <w:pPr>
        <w:pStyle w:val="EditorsNote"/>
      </w:pPr>
      <w:r>
        <w:t>Editor's Note:</w:t>
      </w:r>
      <w:r>
        <w:tab/>
        <w:t>UAV pairing authorization during PDU Session Modification is FFS.</w:t>
      </w:r>
    </w:p>
    <w:p w14:paraId="6EA6FF54" w14:textId="5F29E2A6" w:rsidR="00596F37" w:rsidRDefault="00596F37" w:rsidP="00B70A4B">
      <w:pPr>
        <w:pStyle w:val="Heading3"/>
      </w:pPr>
      <w:bookmarkStart w:id="46" w:name="_Toc88479321"/>
      <w:r>
        <w:t>5.4.2</w:t>
      </w:r>
      <w:r>
        <w:tab/>
      </w:r>
      <w:r>
        <w:tab/>
        <w:t>UAV pairing Authorization with UAVC in 5GS</w:t>
      </w:r>
      <w:bookmarkEnd w:id="46"/>
      <w:r>
        <w:t xml:space="preserve">  </w:t>
      </w:r>
    </w:p>
    <w:p w14:paraId="179E263D" w14:textId="37893FD5" w:rsidR="00596F37" w:rsidRDefault="00596F37" w:rsidP="00B70A4B">
      <w:r>
        <w:t>Pairing autho</w:t>
      </w:r>
      <w:r w:rsidR="00972591">
        <w:t>r</w:t>
      </w:r>
      <w:r>
        <w:t xml:space="preserve">ization may be performed during a PDU Session Establishment after a successful UAA between the UAV and the USS/UTM. </w:t>
      </w:r>
    </w:p>
    <w:p w14:paraId="37FC276C" w14:textId="7C9EEE7A" w:rsidR="00596F37" w:rsidRDefault="00596F37" w:rsidP="00596F37">
      <w:r>
        <w:t>UAV pairing authorization during the PDU session establishment procedure is described as follows. Full details of the procedures are given in TS 23.256 [3].</w:t>
      </w:r>
    </w:p>
    <w:p w14:paraId="782FA6B1" w14:textId="3A5CE919" w:rsidR="007661C0" w:rsidRDefault="007661C0" w:rsidP="007661C0">
      <w:pPr>
        <w:jc w:val="center"/>
      </w:pPr>
      <w:r>
        <w:object w:dxaOrig="7591" w:dyaOrig="3361" w14:anchorId="392D2330">
          <v:shape id="_x0000_i1034" type="#_x0000_t75" style="width:379.6pt;height:168.2pt" o:ole="">
            <v:imagedata r:id="rId24" o:title=""/>
          </v:shape>
          <o:OLEObject Type="Embed" ProgID="Visio.Drawing.15" ShapeID="_x0000_i1034" DrawAspect="Content" ObjectID="_1699383022" r:id="rId25"/>
        </w:object>
      </w:r>
    </w:p>
    <w:p w14:paraId="56C7788C" w14:textId="29497352" w:rsidR="00434529" w:rsidRDefault="00434529" w:rsidP="00B70A4B">
      <w:pPr>
        <w:pStyle w:val="TF"/>
      </w:pPr>
      <w:r>
        <w:lastRenderedPageBreak/>
        <w:t>Figure 5.</w:t>
      </w:r>
      <w:r w:rsidR="00057F55">
        <w:t>4</w:t>
      </w:r>
      <w:r>
        <w:t>.</w:t>
      </w:r>
      <w:r w:rsidR="00057F55">
        <w:t>2</w:t>
      </w:r>
      <w:r>
        <w:t>-1: UAV pairing authorization during PDU Session Establishment</w:t>
      </w:r>
    </w:p>
    <w:p w14:paraId="3D687803" w14:textId="77777777" w:rsidR="00434529" w:rsidRDefault="00434529" w:rsidP="00B70A4B">
      <w:r>
        <w:t xml:space="preserve">1. When the UAV needs a new dedicated PDU session for connectivity to the UAV-C, the UE initiates a PDU Session establishment procedure.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Default="00434529" w:rsidP="00B70A4B">
      <w:r>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7777777" w:rsidR="00434529" w:rsidRDefault="00434529" w:rsidP="00B70A4B">
      <w:pPr>
        <w:pStyle w:val="NO"/>
      </w:pPr>
      <w:r>
        <w:t xml:space="preserve">NOTE: The integrity protection of pairing information is recommended. It is performed by the USS,and is not in scope of 3GPP system. </w:t>
      </w:r>
    </w:p>
    <w:p w14:paraId="0BAF81B8" w14:textId="77777777" w:rsidR="00434529" w:rsidRDefault="00434529" w:rsidP="00B70A4B">
      <w:r>
        <w:t>2. The SMF determines whether the UAV pairing authorization is required based on UAV’s aerial subscription, presence of CAA-Level UAV ID, and DNN/S-NSSAI indicating the UAV service, as step 7 in clause 5.2.1.1.</w:t>
      </w:r>
    </w:p>
    <w:p w14:paraId="67101A8D" w14:textId="77777777" w:rsidR="00434529" w:rsidRDefault="00434529" w:rsidP="00B70A4B">
      <w:r>
        <w:t>The SMF invokes the authorization procedure with the USS via UAS-NF. The USS will perform C2 authorization taking account of the included pairing information, which includes any needed authorization information, if available, the CAA-Level UAV ID, and GPSI etc.</w:t>
      </w:r>
    </w:p>
    <w:p w14:paraId="6FD78197" w14:textId="77777777" w:rsidR="00434529" w:rsidRDefault="00434529" w:rsidP="00B70A4B">
      <w:r>
        <w:t>The USS informs the SMF via the UAS NF of the authorization results. The authorization information includes the IP address of the UAV-C and a C2 Aviation Payload that contains C2 session security information if the USS has such information to send. The content of C2 session security information (e.g., key material to help establish security between the UAV and UAV-C) is not in 3GPP scope. The other information contained in this message is given in TS 23.256 [3].</w:t>
      </w:r>
    </w:p>
    <w:p w14:paraId="39936D0D" w14:textId="77777777" w:rsidR="00434529" w:rsidRDefault="00434529" w:rsidP="00B70A4B">
      <w:r>
        <w:t xml:space="preserve">3. The SMF informs the UE the paring authorization result in the PDU Session Accept message, which includes a new CAA-level UAV ID. The UE shall store the Pairing authorization result and authorization information. </w:t>
      </w:r>
    </w:p>
    <w:p w14:paraId="67CB547A" w14:textId="77777777" w:rsidR="00434529" w:rsidRDefault="00434529" w:rsidP="00B70A4B">
      <w:r>
        <w:t xml:space="preserve">The PDU Session establishment continues and completes as described in TS 23.256 [3]. </w:t>
      </w:r>
    </w:p>
    <w:p w14:paraId="7E74B478" w14:textId="77777777" w:rsidR="00434529" w:rsidRDefault="00434529" w:rsidP="00B70A4B">
      <w:r>
        <w:t xml:space="preserve">The UAV pairing authorization can be revoked by the USS at any time. </w:t>
      </w:r>
    </w:p>
    <w:p w14:paraId="5E3C4BDD" w14:textId="77777777" w:rsidR="00434529" w:rsidRDefault="00434529" w:rsidP="00B70A4B">
      <w:r>
        <w:t xml:space="preserve">Besides, the paired UAV-C can be replaced by a new UAV-C by the USS at any time. </w:t>
      </w:r>
    </w:p>
    <w:p w14:paraId="19673BFA" w14:textId="4A374942" w:rsidR="007661C0" w:rsidRPr="00D855EF" w:rsidRDefault="00434529" w:rsidP="000964FF">
      <w:pPr>
        <w:pStyle w:val="EditorsNote"/>
      </w:pPr>
      <w:r>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p>
    <w:p w14:paraId="37796A3E" w14:textId="77777777" w:rsidR="00080512" w:rsidRDefault="00D9134D">
      <w:pPr>
        <w:pStyle w:val="Heading8"/>
      </w:pPr>
      <w:r>
        <w:br w:type="page"/>
      </w:r>
      <w:bookmarkStart w:id="47" w:name="_Toc8847932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665DAB86" w14:textId="77777777" w:rsidR="006B30D0" w:rsidRPr="007429F6" w:rsidRDefault="006B30D0" w:rsidP="006B30D0"/>
    <w:p w14:paraId="0918499C" w14:textId="4769E0A2" w:rsidR="002675F0" w:rsidRDefault="007429F6" w:rsidP="004C0C7F">
      <w:pPr>
        <w:pStyle w:val="Heading8"/>
      </w:pPr>
      <w:r>
        <w:br w:type="page"/>
      </w:r>
      <w:bookmarkStart w:id="48" w:name="_Toc8847932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49" w:name="_Toc88479324"/>
      <w:r w:rsidRPr="004D3578">
        <w:lastRenderedPageBreak/>
        <w:t>Annex &lt;X&gt; (informative):</w:t>
      </w:r>
      <w:r w:rsidRPr="004D3578">
        <w:br/>
        <w:t>Change history</w:t>
      </w:r>
      <w:bookmarkStart w:id="50" w:name="historyclause"/>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r w:rsidR="00E17F41" w:rsidRPr="006B0D02" w14:paraId="2713CF79" w14:textId="77777777" w:rsidTr="00175D74">
        <w:tc>
          <w:tcPr>
            <w:tcW w:w="800" w:type="dxa"/>
            <w:shd w:val="solid" w:color="FFFFFF" w:fill="auto"/>
          </w:tcPr>
          <w:p w14:paraId="1CC5EB33" w14:textId="57397813" w:rsidR="00E17F41" w:rsidRPr="00B64B50" w:rsidRDefault="00E17F41" w:rsidP="00797EEB">
            <w:pPr>
              <w:pStyle w:val="TAC"/>
              <w:rPr>
                <w:sz w:val="16"/>
                <w:szCs w:val="16"/>
              </w:rPr>
            </w:pPr>
            <w:r>
              <w:rPr>
                <w:sz w:val="16"/>
                <w:szCs w:val="16"/>
              </w:rPr>
              <w:t>2021-11</w:t>
            </w:r>
          </w:p>
        </w:tc>
        <w:tc>
          <w:tcPr>
            <w:tcW w:w="901" w:type="dxa"/>
            <w:shd w:val="solid" w:color="FFFFFF" w:fill="auto"/>
          </w:tcPr>
          <w:p w14:paraId="6FDCB953" w14:textId="50ABC7D5" w:rsidR="00E17F41" w:rsidRPr="00B64B50" w:rsidRDefault="00E17F41" w:rsidP="00797EEB">
            <w:pPr>
              <w:pStyle w:val="TAC"/>
              <w:rPr>
                <w:sz w:val="16"/>
                <w:szCs w:val="16"/>
              </w:rPr>
            </w:pPr>
            <w:r>
              <w:rPr>
                <w:sz w:val="16"/>
                <w:szCs w:val="16"/>
              </w:rPr>
              <w:t>SA3</w:t>
            </w:r>
            <w:r w:rsidR="00F01AF8">
              <w:rPr>
                <w:sz w:val="16"/>
                <w:szCs w:val="16"/>
              </w:rPr>
              <w:t>#105-e</w:t>
            </w:r>
          </w:p>
        </w:tc>
        <w:tc>
          <w:tcPr>
            <w:tcW w:w="993" w:type="dxa"/>
            <w:shd w:val="solid" w:color="FFFFFF" w:fill="auto"/>
          </w:tcPr>
          <w:p w14:paraId="01BE8F08" w14:textId="60D56E4D" w:rsidR="00E17F41" w:rsidRPr="00B64B50" w:rsidRDefault="00F01AF8" w:rsidP="00797EEB">
            <w:pPr>
              <w:pStyle w:val="TAC"/>
              <w:rPr>
                <w:sz w:val="16"/>
                <w:szCs w:val="16"/>
              </w:rPr>
            </w:pPr>
            <w:r>
              <w:rPr>
                <w:sz w:val="16"/>
                <w:szCs w:val="16"/>
              </w:rPr>
              <w:t>S3-214521</w:t>
            </w:r>
          </w:p>
        </w:tc>
        <w:tc>
          <w:tcPr>
            <w:tcW w:w="425" w:type="dxa"/>
            <w:shd w:val="solid" w:color="FFFFFF" w:fill="auto"/>
          </w:tcPr>
          <w:p w14:paraId="0681CC59" w14:textId="77777777" w:rsidR="00E17F41" w:rsidRPr="00B64B50" w:rsidRDefault="00E17F41" w:rsidP="00797EEB">
            <w:pPr>
              <w:pStyle w:val="TAL"/>
              <w:rPr>
                <w:sz w:val="16"/>
                <w:szCs w:val="16"/>
              </w:rPr>
            </w:pPr>
          </w:p>
        </w:tc>
        <w:tc>
          <w:tcPr>
            <w:tcW w:w="425" w:type="dxa"/>
            <w:shd w:val="solid" w:color="FFFFFF" w:fill="auto"/>
          </w:tcPr>
          <w:p w14:paraId="3C892CC7" w14:textId="77777777" w:rsidR="00E17F41" w:rsidRPr="00B64B50" w:rsidRDefault="00E17F41" w:rsidP="00797EEB">
            <w:pPr>
              <w:pStyle w:val="TAR"/>
              <w:rPr>
                <w:sz w:val="16"/>
                <w:szCs w:val="16"/>
              </w:rPr>
            </w:pPr>
          </w:p>
        </w:tc>
        <w:tc>
          <w:tcPr>
            <w:tcW w:w="425" w:type="dxa"/>
            <w:shd w:val="solid" w:color="FFFFFF" w:fill="auto"/>
          </w:tcPr>
          <w:p w14:paraId="7587B2D6" w14:textId="77777777" w:rsidR="00E17F41" w:rsidRPr="00B64B50" w:rsidRDefault="00E17F41" w:rsidP="00797EEB">
            <w:pPr>
              <w:pStyle w:val="TAC"/>
              <w:rPr>
                <w:sz w:val="16"/>
                <w:szCs w:val="16"/>
              </w:rPr>
            </w:pPr>
          </w:p>
        </w:tc>
        <w:tc>
          <w:tcPr>
            <w:tcW w:w="4962" w:type="dxa"/>
            <w:shd w:val="solid" w:color="FFFFFF" w:fill="auto"/>
          </w:tcPr>
          <w:p w14:paraId="71E4A384" w14:textId="6C367F19" w:rsidR="00E17F41" w:rsidRPr="00B64B50" w:rsidRDefault="00F01AF8" w:rsidP="00797EEB">
            <w:pPr>
              <w:pStyle w:val="TAL"/>
              <w:rPr>
                <w:sz w:val="16"/>
                <w:szCs w:val="16"/>
              </w:rPr>
            </w:pPr>
            <w:r>
              <w:rPr>
                <w:sz w:val="16"/>
                <w:szCs w:val="16"/>
              </w:rPr>
              <w:t>Incorporating S3-213900, S3-21</w:t>
            </w:r>
            <w:r w:rsidR="000B11C1">
              <w:rPr>
                <w:sz w:val="16"/>
                <w:szCs w:val="16"/>
              </w:rPr>
              <w:t>3926, S3-214453, S3-214463, S3-214465 and S3-214466</w:t>
            </w:r>
          </w:p>
        </w:tc>
        <w:tc>
          <w:tcPr>
            <w:tcW w:w="708" w:type="dxa"/>
            <w:shd w:val="solid" w:color="FFFFFF" w:fill="auto"/>
          </w:tcPr>
          <w:p w14:paraId="6B61EED2" w14:textId="5560EE5F" w:rsidR="00E17F41" w:rsidRPr="00B64B50" w:rsidRDefault="000B11C1" w:rsidP="00797EEB">
            <w:pPr>
              <w:pStyle w:val="TAC"/>
              <w:rPr>
                <w:sz w:val="16"/>
                <w:szCs w:val="16"/>
              </w:rPr>
            </w:pPr>
            <w:r>
              <w:rPr>
                <w:sz w:val="16"/>
                <w:szCs w:val="16"/>
              </w:rPr>
              <w:t>0.3.0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737D1" w14:textId="77777777" w:rsidR="00AF209B" w:rsidRDefault="00AF209B">
      <w:r>
        <w:separator/>
      </w:r>
    </w:p>
  </w:endnote>
  <w:endnote w:type="continuationSeparator" w:id="0">
    <w:p w14:paraId="3DB22D6F" w14:textId="77777777" w:rsidR="00AF209B" w:rsidRDefault="00AF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7A7F" w14:textId="77777777" w:rsidR="00AF209B" w:rsidRDefault="00AF209B">
      <w:r>
        <w:separator/>
      </w:r>
    </w:p>
  </w:footnote>
  <w:footnote w:type="continuationSeparator" w:id="0">
    <w:p w14:paraId="542AB03A" w14:textId="77777777" w:rsidR="00AF209B" w:rsidRDefault="00AF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6A00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A4B">
      <w:rPr>
        <w:rFonts w:ascii="Arial" w:hAnsi="Arial" w:cs="Arial"/>
        <w:b/>
        <w:noProof/>
        <w:sz w:val="18"/>
        <w:szCs w:val="18"/>
      </w:rPr>
      <w:t>3GPP TS 33.256 V0.3.0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9B04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A4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51834"/>
    <w:rsid w:val="00054A22"/>
    <w:rsid w:val="0005768B"/>
    <w:rsid w:val="00057F55"/>
    <w:rsid w:val="00060B72"/>
    <w:rsid w:val="00062023"/>
    <w:rsid w:val="000655A6"/>
    <w:rsid w:val="00067558"/>
    <w:rsid w:val="00080512"/>
    <w:rsid w:val="00087DE9"/>
    <w:rsid w:val="000964FF"/>
    <w:rsid w:val="0009780B"/>
    <w:rsid w:val="000A3C49"/>
    <w:rsid w:val="000A70C4"/>
    <w:rsid w:val="000B11C1"/>
    <w:rsid w:val="000C47C3"/>
    <w:rsid w:val="000D58AB"/>
    <w:rsid w:val="000E2DE7"/>
    <w:rsid w:val="000F6019"/>
    <w:rsid w:val="00107285"/>
    <w:rsid w:val="00133525"/>
    <w:rsid w:val="00153497"/>
    <w:rsid w:val="00153F64"/>
    <w:rsid w:val="001577F7"/>
    <w:rsid w:val="001701B0"/>
    <w:rsid w:val="00175D74"/>
    <w:rsid w:val="001852FD"/>
    <w:rsid w:val="001A4C42"/>
    <w:rsid w:val="001A7420"/>
    <w:rsid w:val="001B6637"/>
    <w:rsid w:val="001C21C3"/>
    <w:rsid w:val="001D02C2"/>
    <w:rsid w:val="001F0C1D"/>
    <w:rsid w:val="001F1132"/>
    <w:rsid w:val="001F168B"/>
    <w:rsid w:val="001F4203"/>
    <w:rsid w:val="001F5BAB"/>
    <w:rsid w:val="00216056"/>
    <w:rsid w:val="00222ACA"/>
    <w:rsid w:val="002347A2"/>
    <w:rsid w:val="00244F8C"/>
    <w:rsid w:val="00251C59"/>
    <w:rsid w:val="00253E1B"/>
    <w:rsid w:val="002675F0"/>
    <w:rsid w:val="00267782"/>
    <w:rsid w:val="002760EE"/>
    <w:rsid w:val="002774A4"/>
    <w:rsid w:val="00281212"/>
    <w:rsid w:val="002B413E"/>
    <w:rsid w:val="002B6339"/>
    <w:rsid w:val="002E00EE"/>
    <w:rsid w:val="00302E31"/>
    <w:rsid w:val="003172DC"/>
    <w:rsid w:val="00337FED"/>
    <w:rsid w:val="00343E42"/>
    <w:rsid w:val="00345A00"/>
    <w:rsid w:val="0035462D"/>
    <w:rsid w:val="00356555"/>
    <w:rsid w:val="003765B8"/>
    <w:rsid w:val="00397E2A"/>
    <w:rsid w:val="003A2126"/>
    <w:rsid w:val="003A57CD"/>
    <w:rsid w:val="003C3611"/>
    <w:rsid w:val="003C3971"/>
    <w:rsid w:val="003C6D48"/>
    <w:rsid w:val="003E6349"/>
    <w:rsid w:val="003F63DD"/>
    <w:rsid w:val="003F7D49"/>
    <w:rsid w:val="00401659"/>
    <w:rsid w:val="00404775"/>
    <w:rsid w:val="00423334"/>
    <w:rsid w:val="00434529"/>
    <w:rsid w:val="004345EC"/>
    <w:rsid w:val="0045145E"/>
    <w:rsid w:val="004639DB"/>
    <w:rsid w:val="00465515"/>
    <w:rsid w:val="0049751D"/>
    <w:rsid w:val="004C0C7F"/>
    <w:rsid w:val="004C30AC"/>
    <w:rsid w:val="004D3578"/>
    <w:rsid w:val="004D6A58"/>
    <w:rsid w:val="004E213A"/>
    <w:rsid w:val="004E524F"/>
    <w:rsid w:val="004F0988"/>
    <w:rsid w:val="004F3340"/>
    <w:rsid w:val="00501456"/>
    <w:rsid w:val="00502455"/>
    <w:rsid w:val="0053388B"/>
    <w:rsid w:val="00533D0C"/>
    <w:rsid w:val="00535773"/>
    <w:rsid w:val="00543E6C"/>
    <w:rsid w:val="00565087"/>
    <w:rsid w:val="00596F37"/>
    <w:rsid w:val="00597B11"/>
    <w:rsid w:val="005B6EB7"/>
    <w:rsid w:val="005D2E01"/>
    <w:rsid w:val="005D7526"/>
    <w:rsid w:val="005E4BB2"/>
    <w:rsid w:val="005F788A"/>
    <w:rsid w:val="00600280"/>
    <w:rsid w:val="0060204D"/>
    <w:rsid w:val="00602AEA"/>
    <w:rsid w:val="006114C4"/>
    <w:rsid w:val="00614FDF"/>
    <w:rsid w:val="00620AB5"/>
    <w:rsid w:val="0063543D"/>
    <w:rsid w:val="006437FB"/>
    <w:rsid w:val="00646A95"/>
    <w:rsid w:val="00647114"/>
    <w:rsid w:val="00651FE7"/>
    <w:rsid w:val="006902FC"/>
    <w:rsid w:val="006912E9"/>
    <w:rsid w:val="006A050F"/>
    <w:rsid w:val="006A323F"/>
    <w:rsid w:val="006A6F81"/>
    <w:rsid w:val="006B292A"/>
    <w:rsid w:val="006B30D0"/>
    <w:rsid w:val="006C3D95"/>
    <w:rsid w:val="006D492B"/>
    <w:rsid w:val="006E5C86"/>
    <w:rsid w:val="00701116"/>
    <w:rsid w:val="0070780C"/>
    <w:rsid w:val="0071174C"/>
    <w:rsid w:val="00711786"/>
    <w:rsid w:val="00713C44"/>
    <w:rsid w:val="00734A5B"/>
    <w:rsid w:val="0074026F"/>
    <w:rsid w:val="00741E8A"/>
    <w:rsid w:val="007429F6"/>
    <w:rsid w:val="00744E76"/>
    <w:rsid w:val="00755B86"/>
    <w:rsid w:val="00765EA3"/>
    <w:rsid w:val="007661C0"/>
    <w:rsid w:val="00773D86"/>
    <w:rsid w:val="00774DA4"/>
    <w:rsid w:val="00781F0F"/>
    <w:rsid w:val="00797B79"/>
    <w:rsid w:val="00797EEB"/>
    <w:rsid w:val="007B600E"/>
    <w:rsid w:val="007E1C26"/>
    <w:rsid w:val="007E2E09"/>
    <w:rsid w:val="007E3C01"/>
    <w:rsid w:val="007F0F4A"/>
    <w:rsid w:val="008028A4"/>
    <w:rsid w:val="00830747"/>
    <w:rsid w:val="00832991"/>
    <w:rsid w:val="00861044"/>
    <w:rsid w:val="008637A6"/>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65027"/>
    <w:rsid w:val="00972591"/>
    <w:rsid w:val="0098578D"/>
    <w:rsid w:val="009B6D21"/>
    <w:rsid w:val="009F37B7"/>
    <w:rsid w:val="00A104FB"/>
    <w:rsid w:val="00A10F02"/>
    <w:rsid w:val="00A164B4"/>
    <w:rsid w:val="00A25E2B"/>
    <w:rsid w:val="00A26956"/>
    <w:rsid w:val="00A26E7A"/>
    <w:rsid w:val="00A27486"/>
    <w:rsid w:val="00A53724"/>
    <w:rsid w:val="00A56066"/>
    <w:rsid w:val="00A73129"/>
    <w:rsid w:val="00A736E6"/>
    <w:rsid w:val="00A77C60"/>
    <w:rsid w:val="00A80A2F"/>
    <w:rsid w:val="00A82346"/>
    <w:rsid w:val="00A86758"/>
    <w:rsid w:val="00A92BA1"/>
    <w:rsid w:val="00A95A32"/>
    <w:rsid w:val="00AB4A5D"/>
    <w:rsid w:val="00AC30E4"/>
    <w:rsid w:val="00AC6BC6"/>
    <w:rsid w:val="00AD0151"/>
    <w:rsid w:val="00AE65E2"/>
    <w:rsid w:val="00AF1460"/>
    <w:rsid w:val="00AF209B"/>
    <w:rsid w:val="00AF339A"/>
    <w:rsid w:val="00AF3BCC"/>
    <w:rsid w:val="00B06DEB"/>
    <w:rsid w:val="00B15449"/>
    <w:rsid w:val="00B15D29"/>
    <w:rsid w:val="00B4455D"/>
    <w:rsid w:val="00B62B75"/>
    <w:rsid w:val="00B64B50"/>
    <w:rsid w:val="00B66078"/>
    <w:rsid w:val="00B70A4B"/>
    <w:rsid w:val="00B7219F"/>
    <w:rsid w:val="00B77F67"/>
    <w:rsid w:val="00B93086"/>
    <w:rsid w:val="00BA19ED"/>
    <w:rsid w:val="00BA2FDC"/>
    <w:rsid w:val="00BA4B8D"/>
    <w:rsid w:val="00BC0F7D"/>
    <w:rsid w:val="00BD7D31"/>
    <w:rsid w:val="00BE3255"/>
    <w:rsid w:val="00BF109F"/>
    <w:rsid w:val="00BF128E"/>
    <w:rsid w:val="00C074DD"/>
    <w:rsid w:val="00C125D9"/>
    <w:rsid w:val="00C1496A"/>
    <w:rsid w:val="00C33079"/>
    <w:rsid w:val="00C45231"/>
    <w:rsid w:val="00C551FF"/>
    <w:rsid w:val="00C56D25"/>
    <w:rsid w:val="00C72833"/>
    <w:rsid w:val="00C80F1D"/>
    <w:rsid w:val="00C91962"/>
    <w:rsid w:val="00C93F40"/>
    <w:rsid w:val="00C95880"/>
    <w:rsid w:val="00CA0C21"/>
    <w:rsid w:val="00CA3D0C"/>
    <w:rsid w:val="00CA5474"/>
    <w:rsid w:val="00CB181C"/>
    <w:rsid w:val="00CC02CD"/>
    <w:rsid w:val="00CE7CA1"/>
    <w:rsid w:val="00D15768"/>
    <w:rsid w:val="00D57972"/>
    <w:rsid w:val="00D61CBC"/>
    <w:rsid w:val="00D675A9"/>
    <w:rsid w:val="00D738D6"/>
    <w:rsid w:val="00D7558E"/>
    <w:rsid w:val="00D755EB"/>
    <w:rsid w:val="00D75FA4"/>
    <w:rsid w:val="00D76048"/>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5D1B"/>
    <w:rsid w:val="00E16509"/>
    <w:rsid w:val="00E17F41"/>
    <w:rsid w:val="00E338B7"/>
    <w:rsid w:val="00E4089E"/>
    <w:rsid w:val="00E44582"/>
    <w:rsid w:val="00E44EB8"/>
    <w:rsid w:val="00E77645"/>
    <w:rsid w:val="00EA15B0"/>
    <w:rsid w:val="00EA5EA7"/>
    <w:rsid w:val="00EB2C17"/>
    <w:rsid w:val="00EC4A25"/>
    <w:rsid w:val="00EF608C"/>
    <w:rsid w:val="00F01AF8"/>
    <w:rsid w:val="00F025A2"/>
    <w:rsid w:val="00F04712"/>
    <w:rsid w:val="00F05A8F"/>
    <w:rsid w:val="00F13360"/>
    <w:rsid w:val="00F22EC7"/>
    <w:rsid w:val="00F325C8"/>
    <w:rsid w:val="00F653B8"/>
    <w:rsid w:val="00F74F5C"/>
    <w:rsid w:val="00F9008D"/>
    <w:rsid w:val="00F91533"/>
    <w:rsid w:val="00FA1266"/>
    <w:rsid w:val="00FC1192"/>
    <w:rsid w:val="00FC4A70"/>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5471</Words>
  <Characters>31186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Rapporteur-3</cp:lastModifiedBy>
  <cp:revision>3</cp:revision>
  <cp:lastPrinted>2019-02-25T14:05:00Z</cp:lastPrinted>
  <dcterms:created xsi:type="dcterms:W3CDTF">2021-11-25T22:03:00Z</dcterms:created>
  <dcterms:modified xsi:type="dcterms:W3CDTF">2021-11-25T22:04:00Z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